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47875799"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3400F5">
        <w:rPr>
          <w:noProof w:val="0"/>
          <w:sz w:val="24"/>
          <w:szCs w:val="24"/>
        </w:rPr>
        <w:t>7</w:t>
      </w:r>
      <w:r w:rsidR="008E6D16">
        <w:rPr>
          <w:noProof w:val="0"/>
          <w:sz w:val="24"/>
          <w:szCs w:val="24"/>
        </w:rPr>
        <w:t>bis</w:t>
      </w:r>
      <w:r w:rsidRPr="00B266B0">
        <w:rPr>
          <w:bCs/>
          <w:noProof w:val="0"/>
          <w:sz w:val="24"/>
          <w:szCs w:val="24"/>
        </w:rPr>
        <w:tab/>
      </w:r>
      <w:r w:rsidR="002F65EC" w:rsidRPr="002F65EC">
        <w:rPr>
          <w:bCs/>
          <w:noProof w:val="0"/>
          <w:sz w:val="24"/>
          <w:szCs w:val="24"/>
        </w:rPr>
        <w:t>R3-25</w:t>
      </w:r>
      <w:r w:rsidR="005B2506">
        <w:rPr>
          <w:bCs/>
          <w:noProof w:val="0"/>
          <w:sz w:val="24"/>
          <w:szCs w:val="24"/>
        </w:rPr>
        <w:t>2077</w:t>
      </w:r>
    </w:p>
    <w:p w14:paraId="1822B173" w14:textId="4D215221" w:rsidR="00343560" w:rsidRPr="00B1063A" w:rsidRDefault="008E6D16" w:rsidP="00343560">
      <w:pPr>
        <w:pStyle w:val="Header"/>
        <w:tabs>
          <w:tab w:val="right" w:pos="9639"/>
        </w:tabs>
        <w:rPr>
          <w:bCs/>
          <w:noProof w:val="0"/>
          <w:sz w:val="24"/>
          <w:szCs w:val="24"/>
          <w:lang w:val="en-US"/>
        </w:rPr>
      </w:pPr>
      <w:r>
        <w:rPr>
          <w:rFonts w:cs="Arial"/>
          <w:sz w:val="24"/>
          <w:szCs w:val="24"/>
          <w:lang w:val="en-US"/>
        </w:rPr>
        <w:t>Wuhan</w:t>
      </w:r>
      <w:r w:rsidR="00343560">
        <w:rPr>
          <w:rFonts w:cs="Arial"/>
          <w:sz w:val="24"/>
          <w:szCs w:val="24"/>
          <w:lang w:val="en-US"/>
        </w:rPr>
        <w:t xml:space="preserve">, </w:t>
      </w:r>
      <w:r>
        <w:rPr>
          <w:rFonts w:cs="Arial"/>
          <w:sz w:val="24"/>
          <w:szCs w:val="24"/>
          <w:lang w:val="en-US"/>
        </w:rPr>
        <w:t>China</w:t>
      </w:r>
      <w:r w:rsidR="00343560" w:rsidRPr="00782170">
        <w:rPr>
          <w:rFonts w:cs="Arial"/>
          <w:sz w:val="24"/>
          <w:szCs w:val="24"/>
          <w:lang w:val="en-US"/>
        </w:rPr>
        <w:t xml:space="preserve">, </w:t>
      </w:r>
      <w:r w:rsidR="003400F5">
        <w:rPr>
          <w:rFonts w:cs="Arial"/>
          <w:sz w:val="24"/>
          <w:szCs w:val="24"/>
          <w:lang w:val="en-US"/>
        </w:rPr>
        <w:t>7</w:t>
      </w:r>
      <w:r w:rsidR="00343560">
        <w:rPr>
          <w:rFonts w:cs="Arial"/>
          <w:sz w:val="24"/>
          <w:szCs w:val="24"/>
          <w:lang w:val="en-US"/>
        </w:rPr>
        <w:t xml:space="preserve"> </w:t>
      </w:r>
      <w:r w:rsidR="00343560" w:rsidRPr="00782170">
        <w:rPr>
          <w:rFonts w:cs="Arial"/>
          <w:sz w:val="24"/>
          <w:szCs w:val="24"/>
          <w:lang w:val="en-US"/>
        </w:rPr>
        <w:t xml:space="preserve">– </w:t>
      </w:r>
      <w:r>
        <w:rPr>
          <w:rFonts w:cs="Arial"/>
          <w:sz w:val="24"/>
          <w:szCs w:val="24"/>
          <w:lang w:val="en-US"/>
        </w:rPr>
        <w:t>1</w:t>
      </w:r>
      <w:r w:rsidR="003400F5">
        <w:rPr>
          <w:rFonts w:cs="Arial"/>
          <w:sz w:val="24"/>
          <w:szCs w:val="24"/>
          <w:lang w:val="en-US"/>
        </w:rPr>
        <w:t>1</w:t>
      </w:r>
      <w:r w:rsidR="00343560" w:rsidRPr="00782170">
        <w:rPr>
          <w:rFonts w:cs="Arial"/>
          <w:sz w:val="24"/>
          <w:szCs w:val="24"/>
          <w:lang w:val="en-US"/>
        </w:rPr>
        <w:t xml:space="preserve"> </w:t>
      </w:r>
      <w:r>
        <w:rPr>
          <w:rFonts w:cs="Arial"/>
          <w:sz w:val="24"/>
          <w:szCs w:val="24"/>
          <w:lang w:val="en-US"/>
        </w:rPr>
        <w:t>April</w:t>
      </w:r>
      <w:r w:rsidR="00343560" w:rsidRPr="00C84ED9">
        <w:rPr>
          <w:rFonts w:cs="Arial"/>
          <w:sz w:val="24"/>
          <w:szCs w:val="24"/>
          <w:lang w:val="en-US"/>
        </w:rPr>
        <w:t>, 202</w:t>
      </w:r>
      <w:r w:rsidR="003400F5">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1866FC08"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Pr="000A47A3">
        <w:rPr>
          <w:rFonts w:cs="Arial"/>
          <w:b/>
          <w:sz w:val="24"/>
          <w:lang w:val="en-US" w:eastAsia="ja-JP"/>
        </w:rPr>
        <w:t>11</w:t>
      </w:r>
      <w:r w:rsidR="000A47A3">
        <w:rPr>
          <w:rFonts w:cs="Arial"/>
          <w:b/>
          <w:bCs/>
          <w:sz w:val="24"/>
          <w:lang w:val="en-US" w:eastAsia="ja-JP"/>
        </w:rPr>
        <w:t>.2</w:t>
      </w:r>
    </w:p>
    <w:p w14:paraId="47FEC04C" w14:textId="54EE2432"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1332E">
        <w:rPr>
          <w:rFonts w:ascii="Arial" w:hAnsi="Arial" w:cs="Arial"/>
          <w:b/>
          <w:bCs/>
          <w:sz w:val="24"/>
        </w:rPr>
        <w:t xml:space="preserve"> </w:t>
      </w:r>
    </w:p>
    <w:p w14:paraId="13240CF6" w14:textId="6C7C8E8C"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AI/ML Slic</w:t>
      </w:r>
      <w:r w:rsidR="00147E89">
        <w:rPr>
          <w:rFonts w:ascii="Arial" w:hAnsi="Arial" w:cs="Arial"/>
          <w:b/>
          <w:bCs/>
          <w:sz w:val="24"/>
        </w:rPr>
        <w:t xml:space="preserve">ing Open </w:t>
      </w:r>
      <w:r w:rsidR="005B2506">
        <w:rPr>
          <w:rFonts w:ascii="Arial" w:hAnsi="Arial" w:cs="Arial"/>
          <w:b/>
          <w:bCs/>
          <w:sz w:val="24"/>
        </w:rPr>
        <w:t>Issues</w:t>
      </w:r>
    </w:p>
    <w:p w14:paraId="6911FBAD" w14:textId="77777777"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343560" w:rsidRPr="006E13D1" w:rsidRDefault="00343560" w:rsidP="00343560">
      <w:pPr>
        <w:pStyle w:val="Heading1"/>
      </w:pPr>
      <w:r w:rsidRPr="006E13D1">
        <w:t>1</w:t>
      </w:r>
      <w:r w:rsidRPr="006E13D1">
        <w:tab/>
      </w:r>
      <w:r>
        <w:t>Introduction</w:t>
      </w:r>
    </w:p>
    <w:p w14:paraId="45244534" w14:textId="6F1022B0" w:rsidR="00BD0BEC" w:rsidRDefault="00BD0BEC" w:rsidP="00343560">
      <w:r>
        <w:t xml:space="preserve">In the last meeting we </w:t>
      </w:r>
      <w:r w:rsidR="006942F8">
        <w:t xml:space="preserve">made the following agreement with respect to </w:t>
      </w:r>
      <w:r w:rsidR="00350965">
        <w:t xml:space="preserve">the situation </w:t>
      </w:r>
      <w:r w:rsidR="006942F8">
        <w:t xml:space="preserve">where predicted radio resource status per slice or predicted slice available capacity cannot be initiated: </w:t>
      </w:r>
    </w:p>
    <w:p w14:paraId="7904D1DE" w14:textId="3868D038" w:rsidR="00BD0BEC" w:rsidRDefault="00BD0BEC" w:rsidP="00343560">
      <w:pPr>
        <w:rPr>
          <w:rFonts w:cs="Calibri"/>
          <w:b/>
          <w:color w:val="008000"/>
          <w:sz w:val="18"/>
        </w:rPr>
      </w:pPr>
      <w:r w:rsidRPr="00725255">
        <w:rPr>
          <w:rFonts w:cs="Calibri"/>
          <w:b/>
          <w:color w:val="008000"/>
          <w:sz w:val="18"/>
        </w:rPr>
        <w:t xml:space="preserve">Introduce </w:t>
      </w:r>
      <w:r w:rsidRPr="00CD09C0">
        <w:rPr>
          <w:rFonts w:cs="Calibri"/>
          <w:b/>
          <w:i/>
          <w:iCs/>
          <w:color w:val="008000"/>
          <w:sz w:val="18"/>
        </w:rPr>
        <w:t>Slice Measurement Initiation Result</w:t>
      </w:r>
      <w:r w:rsidRPr="00725255">
        <w:rPr>
          <w:rFonts w:cs="Calibri"/>
          <w:b/>
          <w:color w:val="008000"/>
          <w:sz w:val="18"/>
        </w:rPr>
        <w:t xml:space="preserve"> IE to indicate the predicted radio resource status per slice or predicted slice available capacity cannot be initiated.</w:t>
      </w:r>
    </w:p>
    <w:p w14:paraId="1034AF28" w14:textId="20353BEC" w:rsidR="00350965" w:rsidRDefault="00350965" w:rsidP="00343560">
      <w:r w:rsidRPr="00350965">
        <w:t>In</w:t>
      </w:r>
      <w:r>
        <w:t xml:space="preserve"> addition another open point was captured based on contributions in the previous meeting namely:</w:t>
      </w:r>
    </w:p>
    <w:p w14:paraId="3AAA7AEF" w14:textId="7BB2286F" w:rsidR="00350965" w:rsidRPr="00350965" w:rsidRDefault="00350965" w:rsidP="00350965">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14:paraId="7A76153D" w14:textId="46CD1DCB" w:rsidR="00323C2E" w:rsidRPr="00323C2E" w:rsidRDefault="00323C2E" w:rsidP="00343560">
      <w:r>
        <w:t xml:space="preserve">Despite the progress on slice-level load reporting, Stage 3 details of </w:t>
      </w:r>
      <w:r w:rsidR="00350965">
        <w:t>s</w:t>
      </w:r>
      <w:r>
        <w:t xml:space="preserve">lice-level UE Performance are still missing. </w:t>
      </w:r>
      <w:r w:rsidRPr="00323C2E">
        <w:t>The following open aspect remains:</w:t>
      </w:r>
    </w:p>
    <w:p w14:paraId="016B87B5" w14:textId="77777777" w:rsidR="00323C2E" w:rsidRPr="00E734F7" w:rsidRDefault="00323C2E" w:rsidP="00323C2E">
      <w:pPr>
        <w:widowControl w:val="0"/>
        <w:rPr>
          <w:rFonts w:cs="Calibri"/>
          <w:b/>
          <w:color w:val="0000FF"/>
          <w:sz w:val="18"/>
        </w:rPr>
      </w:pPr>
      <w:r w:rsidRPr="00E734F7">
        <w:rPr>
          <w:rFonts w:cs="Calibri"/>
          <w:b/>
          <w:color w:val="0000FF"/>
          <w:sz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14:paraId="6C12C2B6" w14:textId="189459CB" w:rsidR="00350965" w:rsidRDefault="00491F35" w:rsidP="00343560">
      <w:pPr>
        <w:rPr>
          <w:lang w:val="en-US"/>
        </w:rPr>
      </w:pPr>
      <w:r>
        <w:rPr>
          <w:lang w:val="en-US"/>
        </w:rPr>
        <w:t xml:space="preserve">In addition, </w:t>
      </w:r>
      <w:r w:rsidR="00350965">
        <w:rPr>
          <w:lang w:val="en-US"/>
        </w:rPr>
        <w:t xml:space="preserve">even though an agreement was made that UE Performance per S-NSSAI as defined in SA5 can be used in RAN3 for UE Performance feedback other granularity of UE Performance is not excluded and may be further discussed:  </w:t>
      </w:r>
    </w:p>
    <w:p w14:paraId="5BF43D95" w14:textId="77777777" w:rsidR="00350965" w:rsidRPr="00E734F7" w:rsidRDefault="00350965" w:rsidP="00350965">
      <w:pPr>
        <w:widowControl w:val="0"/>
        <w:rPr>
          <w:rFonts w:cs="Calibri"/>
          <w:b/>
          <w:color w:val="008000"/>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Other granularity of UE performance are not excluded and to be continued based on cases ...</w:t>
      </w:r>
    </w:p>
    <w:p w14:paraId="0C9EC4C8" w14:textId="7086CE50" w:rsidR="000C257F" w:rsidRDefault="0001200D" w:rsidP="00343560">
      <w:r>
        <w:t>In this contribution we provide our views regarding</w:t>
      </w:r>
      <w:r w:rsidR="006B0041">
        <w:t xml:space="preserve"> remaining open aspects such as:</w:t>
      </w:r>
      <w:r>
        <w:t xml:space="preserve"> </w:t>
      </w:r>
    </w:p>
    <w:p w14:paraId="3935058C" w14:textId="61FF0BBC" w:rsidR="00350965" w:rsidRDefault="00350965" w:rsidP="00B92CBE">
      <w:pPr>
        <w:pStyle w:val="ListParagraph"/>
        <w:numPr>
          <w:ilvl w:val="0"/>
          <w:numId w:val="39"/>
        </w:numPr>
        <w:ind w:leftChars="0"/>
      </w:pPr>
      <w:r>
        <w:t>Slice-level load reporting</w:t>
      </w:r>
    </w:p>
    <w:p w14:paraId="0659167C" w14:textId="501482C7" w:rsidR="000C257F" w:rsidRDefault="00350965" w:rsidP="00B92CBE">
      <w:pPr>
        <w:pStyle w:val="ListParagraph"/>
        <w:numPr>
          <w:ilvl w:val="0"/>
          <w:numId w:val="39"/>
        </w:numPr>
        <w:ind w:leftChars="0"/>
      </w:pPr>
      <w:r>
        <w:t>Slice-level UE Performance including triggering the reporting and the respective granularity</w:t>
      </w:r>
    </w:p>
    <w:p w14:paraId="101FEFE5" w14:textId="27CF1747" w:rsidR="00491F35" w:rsidRPr="0001200D" w:rsidRDefault="00491F35" w:rsidP="00350965">
      <w:pPr>
        <w:pStyle w:val="ListParagraph"/>
        <w:ind w:leftChars="0" w:left="720"/>
      </w:pPr>
    </w:p>
    <w:p w14:paraId="50D51BCD" w14:textId="6F67538C" w:rsidR="008574FA" w:rsidRPr="008574FA" w:rsidRDefault="00343560" w:rsidP="008574FA">
      <w:pPr>
        <w:pStyle w:val="Heading1"/>
      </w:pPr>
      <w:r w:rsidRPr="006E13D1">
        <w:t>2</w:t>
      </w:r>
      <w:r w:rsidRPr="006E13D1">
        <w:tab/>
      </w:r>
      <w:r>
        <w:t>Discussion</w:t>
      </w:r>
    </w:p>
    <w:p w14:paraId="611C7FC7" w14:textId="1DE4B6AA" w:rsidR="008574FA" w:rsidRDefault="008574FA" w:rsidP="008574FA">
      <w:pPr>
        <w:pStyle w:val="Heading2"/>
      </w:pPr>
      <w:r>
        <w:t>2.1</w:t>
      </w:r>
      <w:r>
        <w:tab/>
        <w:t>Slice</w:t>
      </w:r>
      <w:r w:rsidR="00ED5356">
        <w:t>-</w:t>
      </w:r>
      <w:r>
        <w:t>Level Load Reporting</w:t>
      </w:r>
    </w:p>
    <w:p w14:paraId="2ABA200A" w14:textId="42C369BE" w:rsidR="0024668D" w:rsidRDefault="00726840" w:rsidP="00907343">
      <w:pPr>
        <w:pStyle w:val="00BodyText"/>
        <w:spacing w:after="0"/>
        <w:jc w:val="both"/>
        <w:rPr>
          <w:rFonts w:ascii="Times New Roman" w:hAnsi="Times New Roman"/>
          <w:sz w:val="20"/>
          <w:lang w:val="en-GB"/>
        </w:rPr>
      </w:pPr>
      <w:r>
        <w:rPr>
          <w:rFonts w:ascii="Times New Roman" w:hAnsi="Times New Roman"/>
          <w:sz w:val="20"/>
          <w:lang w:val="en-GB"/>
        </w:rPr>
        <w:t>In this section, we discuss some remaining</w:t>
      </w:r>
      <w:r w:rsidR="00ED5356">
        <w:rPr>
          <w:rFonts w:ascii="Times New Roman" w:hAnsi="Times New Roman"/>
          <w:sz w:val="20"/>
          <w:lang w:val="en-GB"/>
        </w:rPr>
        <w:t xml:space="preserve"> aspects pertaining to slice-level load reporting.</w:t>
      </w:r>
      <w:r>
        <w:rPr>
          <w:rFonts w:ascii="Times New Roman" w:hAnsi="Times New Roman"/>
          <w:sz w:val="20"/>
          <w:lang w:val="en-GB"/>
        </w:rPr>
        <w:t xml:space="preserve"> </w:t>
      </w:r>
      <w:r w:rsidR="0024668D">
        <w:rPr>
          <w:rFonts w:ascii="Times New Roman" w:hAnsi="Times New Roman"/>
          <w:sz w:val="20"/>
          <w:lang w:val="en-GB"/>
        </w:rPr>
        <w:t>In</w:t>
      </w:r>
      <w:r w:rsidR="00323C2E">
        <w:rPr>
          <w:rFonts w:ascii="Times New Roman" w:hAnsi="Times New Roman"/>
          <w:sz w:val="20"/>
          <w:lang w:val="en-GB"/>
        </w:rPr>
        <w:t xml:space="preserve"> RAN3 #126</w:t>
      </w:r>
      <w:r w:rsidR="0024668D">
        <w:rPr>
          <w:rFonts w:ascii="Times New Roman" w:hAnsi="Times New Roman"/>
          <w:sz w:val="20"/>
          <w:lang w:val="en-GB"/>
        </w:rPr>
        <w:t xml:space="preserve"> we agreed to introduce </w:t>
      </w:r>
      <w:r w:rsidR="0024668D" w:rsidRPr="0024668D">
        <w:rPr>
          <w:rFonts w:ascii="Times New Roman" w:hAnsi="Times New Roman"/>
          <w:i/>
          <w:iCs/>
          <w:sz w:val="20"/>
          <w:lang w:val="en-GB"/>
        </w:rPr>
        <w:t>Predicted Slice Available Capacity</w:t>
      </w:r>
      <w:r w:rsidR="0024668D">
        <w:rPr>
          <w:rFonts w:ascii="Times New Roman" w:hAnsi="Times New Roman"/>
          <w:sz w:val="20"/>
          <w:lang w:val="en-GB"/>
        </w:rPr>
        <w:t xml:space="preserve"> IE in the DATA COLLECTION UPDATE message. We chose </w:t>
      </w:r>
      <w:r w:rsidR="00EC58C3">
        <w:rPr>
          <w:rFonts w:ascii="Times New Roman" w:hAnsi="Times New Roman"/>
          <w:sz w:val="20"/>
          <w:lang w:val="en-GB"/>
        </w:rPr>
        <w:t xml:space="preserve">to reuse </w:t>
      </w:r>
      <w:r w:rsidR="0024668D">
        <w:rPr>
          <w:rFonts w:ascii="Times New Roman" w:hAnsi="Times New Roman"/>
          <w:sz w:val="20"/>
          <w:lang w:val="en-GB"/>
        </w:rPr>
        <w:t xml:space="preserve">the existing </w:t>
      </w:r>
      <w:r w:rsidR="0024668D" w:rsidRPr="0024668D">
        <w:rPr>
          <w:rFonts w:ascii="Times New Roman" w:hAnsi="Times New Roman"/>
          <w:i/>
          <w:iCs/>
          <w:sz w:val="20"/>
          <w:lang w:val="en-GB"/>
        </w:rPr>
        <w:t>Slice Available Capacity</w:t>
      </w:r>
      <w:r w:rsidR="0024668D">
        <w:rPr>
          <w:rFonts w:ascii="Times New Roman" w:hAnsi="Times New Roman"/>
          <w:sz w:val="20"/>
          <w:lang w:val="en-GB"/>
        </w:rPr>
        <w:t xml:space="preserve"> IE</w:t>
      </w:r>
      <w:r w:rsidR="00BF6C0C">
        <w:rPr>
          <w:rFonts w:ascii="Times New Roman" w:hAnsi="Times New Roman"/>
          <w:sz w:val="20"/>
          <w:lang w:val="en-GB"/>
        </w:rPr>
        <w:t xml:space="preserve"> for encoding</w:t>
      </w:r>
      <w:r w:rsidR="00C3423E">
        <w:rPr>
          <w:rFonts w:ascii="Times New Roman" w:hAnsi="Times New Roman"/>
          <w:sz w:val="20"/>
          <w:lang w:val="en-GB"/>
        </w:rPr>
        <w:t xml:space="preserve"> of the reported predictions</w:t>
      </w:r>
      <w:r w:rsidR="0024668D">
        <w:rPr>
          <w:rFonts w:ascii="Times New Roman" w:hAnsi="Times New Roman"/>
          <w:sz w:val="20"/>
          <w:lang w:val="en-GB"/>
        </w:rPr>
        <w:t>. However, one issue that arises with this</w:t>
      </w:r>
      <w:r w:rsidR="00850D69">
        <w:rPr>
          <w:rFonts w:ascii="Times New Roman" w:hAnsi="Times New Roman"/>
          <w:sz w:val="20"/>
          <w:lang w:val="en-GB"/>
        </w:rPr>
        <w:t xml:space="preserve"> encoding is the lack</w:t>
      </w:r>
      <w:r w:rsidR="001D0623">
        <w:rPr>
          <w:rFonts w:ascii="Times New Roman" w:hAnsi="Times New Roman"/>
          <w:sz w:val="20"/>
          <w:lang w:val="en-GB"/>
        </w:rPr>
        <w:t xml:space="preserve"> in the reported value</w:t>
      </w:r>
      <w:r w:rsidR="00850D69">
        <w:rPr>
          <w:rFonts w:ascii="Times New Roman" w:hAnsi="Times New Roman"/>
          <w:sz w:val="20"/>
          <w:lang w:val="en-GB"/>
        </w:rPr>
        <w:t xml:space="preserve"> of the </w:t>
      </w:r>
      <w:r w:rsidR="00850D69" w:rsidRPr="001D0623">
        <w:rPr>
          <w:rFonts w:ascii="Times New Roman" w:hAnsi="Times New Roman"/>
          <w:i/>
          <w:iCs/>
          <w:sz w:val="20"/>
          <w:lang w:val="en-GB"/>
        </w:rPr>
        <w:t>Cell Capacity Class Value</w:t>
      </w:r>
      <w:r w:rsidR="001D0623">
        <w:rPr>
          <w:rFonts w:ascii="Times New Roman" w:hAnsi="Times New Roman"/>
          <w:sz w:val="20"/>
          <w:lang w:val="en-GB"/>
        </w:rPr>
        <w:t xml:space="preserve"> IE</w:t>
      </w:r>
      <w:r w:rsidR="00850D69">
        <w:rPr>
          <w:rFonts w:ascii="Times New Roman" w:hAnsi="Times New Roman"/>
          <w:sz w:val="20"/>
          <w:lang w:val="en-GB"/>
        </w:rPr>
        <w:t xml:space="preserve"> which is used to scale the slice capacity with respect to the total capacity of the cell in case multiple slices are available for a cell.</w:t>
      </w:r>
    </w:p>
    <w:p w14:paraId="5A635AB3" w14:textId="77777777" w:rsidR="00850D69" w:rsidRDefault="00850D69" w:rsidP="00907343">
      <w:pPr>
        <w:pStyle w:val="00BodyText"/>
        <w:spacing w:after="0"/>
        <w:jc w:val="both"/>
        <w:rPr>
          <w:rFonts w:ascii="Times New Roman" w:hAnsi="Times New Roman"/>
          <w:sz w:val="20"/>
          <w:lang w:val="en-GB"/>
        </w:rPr>
      </w:pPr>
    </w:p>
    <w:p w14:paraId="58A0F84B" w14:textId="7758BF9F" w:rsidR="00494127" w:rsidRDefault="00850D69" w:rsidP="00907343">
      <w:pPr>
        <w:pStyle w:val="00BodyText"/>
        <w:spacing w:after="0"/>
        <w:jc w:val="both"/>
        <w:rPr>
          <w:rFonts w:ascii="Times New Roman" w:hAnsi="Times New Roman"/>
          <w:sz w:val="20"/>
          <w:lang w:val="en-GB"/>
        </w:rPr>
      </w:pPr>
      <w:r>
        <w:rPr>
          <w:rFonts w:ascii="Times New Roman" w:hAnsi="Times New Roman"/>
          <w:sz w:val="20"/>
          <w:lang w:val="en-GB"/>
        </w:rPr>
        <w:t>One</w:t>
      </w:r>
      <w:r w:rsidR="0001396E">
        <w:rPr>
          <w:rFonts w:ascii="Times New Roman" w:hAnsi="Times New Roman"/>
          <w:sz w:val="20"/>
          <w:lang w:val="en-GB"/>
        </w:rPr>
        <w:t xml:space="preserve"> simple</w:t>
      </w:r>
      <w:r>
        <w:rPr>
          <w:rFonts w:ascii="Times New Roman" w:hAnsi="Times New Roman"/>
          <w:sz w:val="20"/>
          <w:lang w:val="en-GB"/>
        </w:rPr>
        <w:t xml:space="preserve"> </w:t>
      </w:r>
      <w:r w:rsidR="0001396E">
        <w:rPr>
          <w:rFonts w:ascii="Times New Roman" w:hAnsi="Times New Roman"/>
          <w:sz w:val="20"/>
          <w:lang w:val="en-GB"/>
        </w:rPr>
        <w:t xml:space="preserve">way to </w:t>
      </w:r>
      <w:r>
        <w:rPr>
          <w:rFonts w:ascii="Times New Roman" w:hAnsi="Times New Roman"/>
          <w:sz w:val="20"/>
          <w:lang w:val="en-GB"/>
        </w:rPr>
        <w:t>address this issue</w:t>
      </w:r>
      <w:r w:rsidR="0001396E">
        <w:rPr>
          <w:rFonts w:ascii="Times New Roman" w:hAnsi="Times New Roman"/>
          <w:sz w:val="20"/>
          <w:lang w:val="en-GB"/>
        </w:rPr>
        <w:t xml:space="preserve"> without standards impacts</w:t>
      </w:r>
      <w:r>
        <w:rPr>
          <w:rFonts w:ascii="Times New Roman" w:hAnsi="Times New Roman"/>
          <w:sz w:val="20"/>
          <w:lang w:val="en-GB"/>
        </w:rPr>
        <w:t xml:space="preserve"> is to request Slice Available Capacity</w:t>
      </w:r>
      <w:r w:rsidR="0001396E">
        <w:rPr>
          <w:rFonts w:ascii="Times New Roman" w:hAnsi="Times New Roman"/>
          <w:sz w:val="20"/>
          <w:lang w:val="en-GB"/>
        </w:rPr>
        <w:t xml:space="preserve"> </w:t>
      </w:r>
      <w:r w:rsidR="001D0623">
        <w:rPr>
          <w:rFonts w:ascii="Times New Roman" w:hAnsi="Times New Roman"/>
          <w:sz w:val="20"/>
          <w:lang w:val="en-GB"/>
        </w:rPr>
        <w:t>(</w:t>
      </w:r>
      <w:r>
        <w:rPr>
          <w:rFonts w:ascii="Times New Roman" w:hAnsi="Times New Roman"/>
          <w:sz w:val="20"/>
          <w:lang w:val="en-GB"/>
        </w:rPr>
        <w:t>using legacy Resource Status Procedures</w:t>
      </w:r>
      <w:r w:rsidR="001D0623">
        <w:rPr>
          <w:rFonts w:ascii="Times New Roman" w:hAnsi="Times New Roman"/>
          <w:sz w:val="20"/>
          <w:lang w:val="en-GB"/>
        </w:rPr>
        <w:t>)</w:t>
      </w:r>
      <w:r>
        <w:rPr>
          <w:rFonts w:ascii="Times New Roman" w:hAnsi="Times New Roman"/>
          <w:sz w:val="20"/>
          <w:lang w:val="en-GB"/>
        </w:rPr>
        <w:t xml:space="preserve"> </w:t>
      </w:r>
      <w:r w:rsidR="001D0623">
        <w:rPr>
          <w:rFonts w:ascii="Times New Roman" w:hAnsi="Times New Roman"/>
          <w:sz w:val="20"/>
          <w:lang w:val="en-GB"/>
        </w:rPr>
        <w:t>every time</w:t>
      </w:r>
      <w:r w:rsidR="0001396E">
        <w:rPr>
          <w:rFonts w:ascii="Times New Roman" w:hAnsi="Times New Roman"/>
          <w:sz w:val="20"/>
          <w:lang w:val="en-GB"/>
        </w:rPr>
        <w:t xml:space="preserve"> Predicted Slice Available Capacity (using</w:t>
      </w:r>
      <w:r>
        <w:rPr>
          <w:rFonts w:ascii="Times New Roman" w:hAnsi="Times New Roman"/>
          <w:sz w:val="20"/>
          <w:lang w:val="en-GB"/>
        </w:rPr>
        <w:t xml:space="preserve"> Data Collection </w:t>
      </w:r>
      <w:r w:rsidR="0001396E">
        <w:rPr>
          <w:rFonts w:ascii="Times New Roman" w:hAnsi="Times New Roman"/>
          <w:sz w:val="20"/>
          <w:lang w:val="en-GB"/>
        </w:rPr>
        <w:t xml:space="preserve">Reporting </w:t>
      </w:r>
      <w:r>
        <w:rPr>
          <w:rFonts w:ascii="Times New Roman" w:hAnsi="Times New Roman"/>
          <w:sz w:val="20"/>
          <w:lang w:val="en-GB"/>
        </w:rPr>
        <w:t>procedures</w:t>
      </w:r>
      <w:r w:rsidR="0001396E">
        <w:rPr>
          <w:rFonts w:ascii="Times New Roman" w:hAnsi="Times New Roman"/>
          <w:sz w:val="20"/>
          <w:lang w:val="en-GB"/>
        </w:rPr>
        <w:t>)</w:t>
      </w:r>
      <w:r w:rsidR="001D0623">
        <w:rPr>
          <w:rFonts w:ascii="Times New Roman" w:hAnsi="Times New Roman"/>
          <w:sz w:val="20"/>
          <w:lang w:val="en-GB"/>
        </w:rPr>
        <w:t xml:space="preserve"> is requested</w:t>
      </w:r>
      <w:r>
        <w:rPr>
          <w:rFonts w:ascii="Times New Roman" w:hAnsi="Times New Roman"/>
          <w:sz w:val="20"/>
          <w:lang w:val="en-GB"/>
        </w:rPr>
        <w:t xml:space="preserve">. Since in legacy Resource Status </w:t>
      </w:r>
      <w:r w:rsidR="001D0623">
        <w:rPr>
          <w:rFonts w:ascii="Times New Roman" w:hAnsi="Times New Roman"/>
          <w:sz w:val="20"/>
          <w:lang w:val="en-GB"/>
        </w:rPr>
        <w:t xml:space="preserve">Reporting </w:t>
      </w:r>
      <w:r>
        <w:rPr>
          <w:rFonts w:ascii="Times New Roman" w:hAnsi="Times New Roman"/>
          <w:sz w:val="20"/>
          <w:lang w:val="en-GB"/>
        </w:rPr>
        <w:t xml:space="preserve">procedures Slice Available Capacity is always reported together with </w:t>
      </w:r>
      <w:r w:rsidR="00754DB9">
        <w:rPr>
          <w:rFonts w:ascii="Times New Roman" w:hAnsi="Times New Roman"/>
          <w:sz w:val="20"/>
          <w:lang w:val="en-GB"/>
        </w:rPr>
        <w:t>Composite</w:t>
      </w:r>
      <w:r>
        <w:rPr>
          <w:rFonts w:ascii="Times New Roman" w:hAnsi="Times New Roman"/>
          <w:sz w:val="20"/>
          <w:lang w:val="en-GB"/>
        </w:rPr>
        <w:t xml:space="preserve"> Available Capacity </w:t>
      </w:r>
      <w:r w:rsidR="00754DB9">
        <w:rPr>
          <w:rFonts w:ascii="Times New Roman" w:hAnsi="Times New Roman"/>
          <w:sz w:val="20"/>
          <w:lang w:val="en-GB"/>
        </w:rPr>
        <w:t xml:space="preserve">the reported Cell Capacity </w:t>
      </w:r>
      <w:r w:rsidR="001D0623">
        <w:rPr>
          <w:rFonts w:ascii="Times New Roman" w:hAnsi="Times New Roman"/>
          <w:sz w:val="20"/>
          <w:lang w:val="en-GB"/>
        </w:rPr>
        <w:t xml:space="preserve">Class </w:t>
      </w:r>
      <w:r w:rsidR="00754DB9">
        <w:rPr>
          <w:rFonts w:ascii="Times New Roman" w:hAnsi="Times New Roman"/>
          <w:sz w:val="20"/>
          <w:lang w:val="en-GB"/>
        </w:rPr>
        <w:t>Value will provide the available resources of the cell in the uplink and downlink directions</w:t>
      </w:r>
      <w:r w:rsidR="0001396E">
        <w:rPr>
          <w:rFonts w:ascii="Times New Roman" w:hAnsi="Times New Roman"/>
          <w:sz w:val="20"/>
          <w:lang w:val="en-GB"/>
        </w:rPr>
        <w:t xml:space="preserve"> to be used for the Predicted Slice Available Capacity</w:t>
      </w:r>
      <w:r w:rsidR="00754DB9">
        <w:rPr>
          <w:rFonts w:ascii="Times New Roman" w:hAnsi="Times New Roman"/>
          <w:sz w:val="20"/>
          <w:lang w:val="en-GB"/>
        </w:rPr>
        <w:t xml:space="preserve">. </w:t>
      </w:r>
    </w:p>
    <w:p w14:paraId="000ABEC0" w14:textId="77777777" w:rsidR="00494127" w:rsidRDefault="00494127" w:rsidP="00907343">
      <w:pPr>
        <w:pStyle w:val="00BodyText"/>
        <w:spacing w:after="0"/>
        <w:jc w:val="both"/>
        <w:rPr>
          <w:rFonts w:ascii="Times New Roman" w:hAnsi="Times New Roman"/>
          <w:sz w:val="20"/>
          <w:lang w:val="en-GB"/>
        </w:rPr>
      </w:pPr>
    </w:p>
    <w:p w14:paraId="4C685B30" w14:textId="08B0C41B" w:rsidR="001D0623" w:rsidRDefault="00494127" w:rsidP="00907343">
      <w:pPr>
        <w:pStyle w:val="00BodyText"/>
        <w:spacing w:after="0"/>
        <w:jc w:val="both"/>
        <w:rPr>
          <w:rFonts w:ascii="Times New Roman" w:hAnsi="Times New Roman"/>
          <w:b/>
          <w:bCs/>
          <w:sz w:val="20"/>
          <w:lang w:val="en-GB"/>
        </w:rPr>
      </w:pPr>
      <w:r w:rsidRPr="00494127">
        <w:rPr>
          <w:rFonts w:ascii="Times New Roman" w:hAnsi="Times New Roman"/>
          <w:b/>
          <w:bCs/>
          <w:sz w:val="20"/>
          <w:lang w:val="en-GB"/>
        </w:rPr>
        <w:t>Observation</w:t>
      </w:r>
      <w:r w:rsidR="007E2BCA">
        <w:rPr>
          <w:rFonts w:ascii="Times New Roman" w:hAnsi="Times New Roman"/>
          <w:b/>
          <w:bCs/>
          <w:sz w:val="20"/>
          <w:lang w:val="en-GB"/>
        </w:rPr>
        <w:t xml:space="preserve"> </w:t>
      </w:r>
      <w:r w:rsidR="005B2506">
        <w:rPr>
          <w:rFonts w:ascii="Times New Roman" w:hAnsi="Times New Roman"/>
          <w:b/>
          <w:bCs/>
          <w:sz w:val="20"/>
          <w:lang w:val="en-GB"/>
        </w:rPr>
        <w:t>1</w:t>
      </w:r>
      <w:r w:rsidRPr="00494127">
        <w:rPr>
          <w:rFonts w:ascii="Times New Roman" w:hAnsi="Times New Roman"/>
          <w:b/>
          <w:bCs/>
          <w:sz w:val="20"/>
          <w:lang w:val="en-GB"/>
        </w:rPr>
        <w:t xml:space="preserve">: One </w:t>
      </w:r>
      <w:r w:rsidR="001D0623">
        <w:rPr>
          <w:rFonts w:ascii="Times New Roman" w:hAnsi="Times New Roman"/>
          <w:b/>
          <w:bCs/>
          <w:sz w:val="20"/>
          <w:lang w:val="en-GB"/>
        </w:rPr>
        <w:t>way</w:t>
      </w:r>
      <w:r w:rsidRPr="00494127">
        <w:rPr>
          <w:rFonts w:ascii="Times New Roman" w:hAnsi="Times New Roman"/>
          <w:b/>
          <w:bCs/>
          <w:sz w:val="20"/>
          <w:lang w:val="en-GB"/>
        </w:rPr>
        <w:t xml:space="preserve"> to determine the Cell Capacity Class Value used to scale the </w:t>
      </w:r>
      <w:r w:rsidR="001D0623">
        <w:rPr>
          <w:rFonts w:ascii="Times New Roman" w:hAnsi="Times New Roman"/>
          <w:b/>
          <w:bCs/>
          <w:sz w:val="20"/>
          <w:lang w:val="en-GB"/>
        </w:rPr>
        <w:t>cell</w:t>
      </w:r>
      <w:r w:rsidRPr="00494127">
        <w:rPr>
          <w:rFonts w:ascii="Times New Roman" w:hAnsi="Times New Roman"/>
          <w:b/>
          <w:bCs/>
          <w:sz w:val="20"/>
          <w:lang w:val="en-GB"/>
        </w:rPr>
        <w:t xml:space="preserve"> capacity of the </w:t>
      </w:r>
      <w:r w:rsidRPr="00494127">
        <w:rPr>
          <w:rFonts w:ascii="Times New Roman" w:hAnsi="Times New Roman"/>
          <w:b/>
          <w:bCs/>
          <w:i/>
          <w:iCs/>
          <w:sz w:val="20"/>
          <w:lang w:val="en-GB"/>
        </w:rPr>
        <w:t>Predicted Slice Available Capacity</w:t>
      </w:r>
      <w:r w:rsidRPr="00494127">
        <w:rPr>
          <w:rFonts w:ascii="Times New Roman" w:hAnsi="Times New Roman"/>
          <w:b/>
          <w:bCs/>
          <w:sz w:val="20"/>
          <w:lang w:val="en-GB"/>
        </w:rPr>
        <w:t xml:space="preserve"> IE is to </w:t>
      </w:r>
      <w:r w:rsidR="001D0623">
        <w:rPr>
          <w:rFonts w:ascii="Times New Roman" w:hAnsi="Times New Roman"/>
          <w:b/>
          <w:bCs/>
          <w:sz w:val="20"/>
          <w:lang w:val="en-GB"/>
        </w:rPr>
        <w:t>also request Slice Available Capacity using legacy Resource Status Reporting Procedures (which is reported together with the Composite Available Capacity).</w:t>
      </w:r>
    </w:p>
    <w:p w14:paraId="70968C60" w14:textId="77777777" w:rsidR="00494127" w:rsidRDefault="00494127" w:rsidP="00907343">
      <w:pPr>
        <w:pStyle w:val="00BodyText"/>
        <w:spacing w:after="0"/>
        <w:jc w:val="both"/>
        <w:rPr>
          <w:rFonts w:ascii="Times New Roman" w:hAnsi="Times New Roman"/>
          <w:sz w:val="20"/>
          <w:lang w:val="en-GB"/>
        </w:rPr>
      </w:pPr>
    </w:p>
    <w:p w14:paraId="7A450795" w14:textId="7B8870DB" w:rsidR="00754DB9" w:rsidRDefault="001D0623" w:rsidP="00907343">
      <w:pPr>
        <w:pStyle w:val="00BodyText"/>
        <w:spacing w:after="0"/>
        <w:jc w:val="both"/>
        <w:rPr>
          <w:rFonts w:ascii="Times New Roman" w:hAnsi="Times New Roman"/>
          <w:sz w:val="20"/>
          <w:lang w:val="en-GB"/>
        </w:rPr>
      </w:pPr>
      <w:r>
        <w:rPr>
          <w:rFonts w:ascii="Times New Roman" w:hAnsi="Times New Roman"/>
          <w:sz w:val="20"/>
          <w:lang w:val="en-GB"/>
        </w:rPr>
        <w:t xml:space="preserve">Even though this is </w:t>
      </w:r>
      <w:r w:rsidR="00494127">
        <w:rPr>
          <w:rFonts w:ascii="Times New Roman" w:hAnsi="Times New Roman"/>
          <w:sz w:val="20"/>
          <w:lang w:val="en-GB"/>
        </w:rPr>
        <w:t xml:space="preserve">a feasible solution </w:t>
      </w:r>
      <w:r>
        <w:rPr>
          <w:rFonts w:ascii="Times New Roman" w:hAnsi="Times New Roman"/>
          <w:sz w:val="20"/>
          <w:lang w:val="en-GB"/>
        </w:rPr>
        <w:t>it</w:t>
      </w:r>
      <w:r w:rsidR="00494127">
        <w:rPr>
          <w:rFonts w:ascii="Times New Roman" w:hAnsi="Times New Roman"/>
          <w:sz w:val="20"/>
          <w:lang w:val="en-GB"/>
        </w:rPr>
        <w:t xml:space="preserve"> require</w:t>
      </w:r>
      <w:r>
        <w:rPr>
          <w:rFonts w:ascii="Times New Roman" w:hAnsi="Times New Roman"/>
          <w:sz w:val="20"/>
          <w:lang w:val="en-GB"/>
        </w:rPr>
        <w:t>s</w:t>
      </w:r>
      <w:r w:rsidR="00754DB9">
        <w:rPr>
          <w:rFonts w:ascii="Times New Roman" w:hAnsi="Times New Roman"/>
          <w:sz w:val="20"/>
          <w:lang w:val="en-GB"/>
        </w:rPr>
        <w:t xml:space="preserve"> to</w:t>
      </w:r>
      <w:r>
        <w:rPr>
          <w:rFonts w:ascii="Times New Roman" w:hAnsi="Times New Roman"/>
          <w:sz w:val="20"/>
          <w:lang w:val="en-GB"/>
        </w:rPr>
        <w:t xml:space="preserve"> always</w:t>
      </w:r>
      <w:r w:rsidR="00754DB9">
        <w:rPr>
          <w:rFonts w:ascii="Times New Roman" w:hAnsi="Times New Roman"/>
          <w:sz w:val="20"/>
          <w:lang w:val="en-GB"/>
        </w:rPr>
        <w:t xml:space="preserve"> trigger both </w:t>
      </w:r>
      <w:r>
        <w:rPr>
          <w:rFonts w:ascii="Times New Roman" w:hAnsi="Times New Roman"/>
          <w:sz w:val="20"/>
          <w:lang w:val="en-GB"/>
        </w:rPr>
        <w:t xml:space="preserve">Data Collection Reporting and Resource Status Reporting procedures </w:t>
      </w:r>
      <w:r w:rsidR="00754DB9">
        <w:rPr>
          <w:rFonts w:ascii="Times New Roman" w:hAnsi="Times New Roman"/>
          <w:sz w:val="20"/>
          <w:lang w:val="en-GB"/>
        </w:rPr>
        <w:t>in order to deduce the</w:t>
      </w:r>
      <w:r>
        <w:rPr>
          <w:rFonts w:ascii="Times New Roman" w:hAnsi="Times New Roman"/>
          <w:sz w:val="20"/>
          <w:lang w:val="en-GB"/>
        </w:rPr>
        <w:t xml:space="preserve"> used</w:t>
      </w:r>
      <w:r w:rsidR="00494127">
        <w:rPr>
          <w:rFonts w:ascii="Times New Roman" w:hAnsi="Times New Roman"/>
          <w:sz w:val="20"/>
          <w:lang w:val="en-GB"/>
        </w:rPr>
        <w:t xml:space="preserve"> Cell Capacity Class</w:t>
      </w:r>
      <w:r>
        <w:rPr>
          <w:rFonts w:ascii="Times New Roman" w:hAnsi="Times New Roman"/>
          <w:sz w:val="20"/>
          <w:lang w:val="en-GB"/>
        </w:rPr>
        <w:t xml:space="preserve"> Value </w:t>
      </w:r>
      <w:r w:rsidR="00C760EF">
        <w:rPr>
          <w:rFonts w:ascii="Times New Roman" w:hAnsi="Times New Roman"/>
          <w:sz w:val="20"/>
          <w:lang w:val="en-GB"/>
        </w:rPr>
        <w:t xml:space="preserve">required </w:t>
      </w:r>
      <w:r>
        <w:rPr>
          <w:rFonts w:ascii="Times New Roman" w:hAnsi="Times New Roman"/>
          <w:sz w:val="20"/>
          <w:lang w:val="en-GB"/>
        </w:rPr>
        <w:t>for the scaling of the reported</w:t>
      </w:r>
      <w:r w:rsidR="00754DB9">
        <w:rPr>
          <w:rFonts w:ascii="Times New Roman" w:hAnsi="Times New Roman"/>
          <w:sz w:val="20"/>
          <w:lang w:val="en-GB"/>
        </w:rPr>
        <w:t xml:space="preserve"> Predicted Slice Available Capacity</w:t>
      </w:r>
      <w:r w:rsidR="00C760EF">
        <w:rPr>
          <w:rFonts w:ascii="Times New Roman" w:hAnsi="Times New Roman"/>
          <w:sz w:val="20"/>
          <w:lang w:val="en-GB"/>
        </w:rPr>
        <w:t>.</w:t>
      </w:r>
      <w:r w:rsidR="006C6EB7">
        <w:rPr>
          <w:rFonts w:ascii="Times New Roman" w:hAnsi="Times New Roman"/>
          <w:sz w:val="20"/>
          <w:lang w:val="en-GB"/>
        </w:rPr>
        <w:t xml:space="preserve"> </w:t>
      </w:r>
      <w:r w:rsidR="0060294C">
        <w:rPr>
          <w:rFonts w:ascii="Times New Roman" w:hAnsi="Times New Roman"/>
          <w:sz w:val="20"/>
          <w:lang w:val="en-GB"/>
        </w:rPr>
        <w:t xml:space="preserve">This </w:t>
      </w:r>
      <w:r w:rsidR="006C6EB7">
        <w:rPr>
          <w:rFonts w:ascii="Times New Roman" w:hAnsi="Times New Roman"/>
          <w:sz w:val="20"/>
          <w:lang w:val="en-GB"/>
        </w:rPr>
        <w:t>is not an efficient solution</w:t>
      </w:r>
      <w:r w:rsidR="00754DB9">
        <w:rPr>
          <w:rFonts w:ascii="Times New Roman" w:hAnsi="Times New Roman"/>
          <w:sz w:val="20"/>
          <w:lang w:val="en-GB"/>
        </w:rPr>
        <w:t>.</w:t>
      </w:r>
    </w:p>
    <w:p w14:paraId="63EA1B74" w14:textId="77777777" w:rsidR="00754DB9" w:rsidRDefault="00754DB9" w:rsidP="00907343">
      <w:pPr>
        <w:pStyle w:val="00BodyText"/>
        <w:spacing w:after="0"/>
        <w:jc w:val="both"/>
        <w:rPr>
          <w:rFonts w:ascii="Times New Roman" w:hAnsi="Times New Roman"/>
          <w:sz w:val="20"/>
          <w:lang w:val="en-GB"/>
        </w:rPr>
      </w:pPr>
    </w:p>
    <w:p w14:paraId="05574841" w14:textId="2A7DD658" w:rsidR="00D4541D" w:rsidRDefault="00494127" w:rsidP="00907343">
      <w:pPr>
        <w:pStyle w:val="00BodyText"/>
        <w:spacing w:after="0"/>
        <w:jc w:val="both"/>
        <w:rPr>
          <w:rFonts w:ascii="Times New Roman" w:hAnsi="Times New Roman"/>
          <w:b/>
          <w:bCs/>
          <w:sz w:val="20"/>
          <w:lang w:val="en-GB"/>
        </w:rPr>
      </w:pPr>
      <w:r w:rsidRPr="00494127">
        <w:rPr>
          <w:rFonts w:ascii="Times New Roman" w:hAnsi="Times New Roman"/>
          <w:b/>
          <w:bCs/>
          <w:sz w:val="20"/>
          <w:lang w:val="en-GB"/>
        </w:rPr>
        <w:t>Observation</w:t>
      </w:r>
      <w:r w:rsidR="007E2BCA">
        <w:rPr>
          <w:rFonts w:ascii="Times New Roman" w:hAnsi="Times New Roman"/>
          <w:b/>
          <w:bCs/>
          <w:sz w:val="20"/>
          <w:lang w:val="en-GB"/>
        </w:rPr>
        <w:t xml:space="preserve"> </w:t>
      </w:r>
      <w:r w:rsidR="005B2506">
        <w:rPr>
          <w:rFonts w:ascii="Times New Roman" w:hAnsi="Times New Roman"/>
          <w:b/>
          <w:bCs/>
          <w:sz w:val="20"/>
          <w:lang w:val="en-GB"/>
        </w:rPr>
        <w:t>2</w:t>
      </w:r>
      <w:r w:rsidRPr="00494127">
        <w:rPr>
          <w:rFonts w:ascii="Times New Roman" w:hAnsi="Times New Roman"/>
          <w:b/>
          <w:bCs/>
          <w:sz w:val="20"/>
          <w:lang w:val="en-GB"/>
        </w:rPr>
        <w:t xml:space="preserve">: </w:t>
      </w:r>
      <w:r w:rsidR="00D4541D">
        <w:rPr>
          <w:rFonts w:ascii="Times New Roman" w:hAnsi="Times New Roman"/>
          <w:b/>
          <w:bCs/>
          <w:sz w:val="20"/>
          <w:lang w:val="en-GB"/>
        </w:rPr>
        <w:t xml:space="preserve">Triggering both Data Collection Reporting and Resource Status Reporting procedures in order to determine the reported Predicted Slice Available Capacity is inefficient. </w:t>
      </w:r>
    </w:p>
    <w:p w14:paraId="20D7F717" w14:textId="77777777" w:rsidR="00D4541D" w:rsidRDefault="00D4541D" w:rsidP="00907343">
      <w:pPr>
        <w:pStyle w:val="00BodyText"/>
        <w:spacing w:after="0"/>
        <w:jc w:val="both"/>
        <w:rPr>
          <w:rFonts w:ascii="Times New Roman" w:hAnsi="Times New Roman"/>
          <w:b/>
          <w:bCs/>
          <w:sz w:val="20"/>
          <w:lang w:val="en-GB"/>
        </w:rPr>
      </w:pPr>
    </w:p>
    <w:p w14:paraId="4AD64B95" w14:textId="34EC9C4B" w:rsidR="00583195" w:rsidRDefault="00AE577A" w:rsidP="00907343">
      <w:pPr>
        <w:pStyle w:val="00BodyText"/>
        <w:spacing w:after="0"/>
        <w:jc w:val="both"/>
        <w:rPr>
          <w:rFonts w:ascii="Times New Roman" w:hAnsi="Times New Roman"/>
          <w:sz w:val="20"/>
          <w:lang w:val="en-GB"/>
        </w:rPr>
      </w:pPr>
      <w:r>
        <w:rPr>
          <w:rFonts w:ascii="Times New Roman" w:hAnsi="Times New Roman"/>
          <w:sz w:val="20"/>
          <w:lang w:val="en-GB"/>
        </w:rPr>
        <w:t>Other more efficient approaches exist</w:t>
      </w:r>
      <w:r w:rsidR="00FC7ADB">
        <w:rPr>
          <w:rFonts w:ascii="Times New Roman" w:hAnsi="Times New Roman"/>
          <w:sz w:val="20"/>
          <w:lang w:val="en-GB"/>
        </w:rPr>
        <w:t>,</w:t>
      </w:r>
      <w:r>
        <w:rPr>
          <w:rFonts w:ascii="Times New Roman" w:hAnsi="Times New Roman"/>
          <w:sz w:val="20"/>
          <w:lang w:val="en-GB"/>
        </w:rPr>
        <w:t xml:space="preserve"> but </w:t>
      </w:r>
      <w:r w:rsidR="00FC7ADB">
        <w:rPr>
          <w:rFonts w:ascii="Times New Roman" w:hAnsi="Times New Roman"/>
          <w:sz w:val="20"/>
          <w:lang w:val="en-GB"/>
        </w:rPr>
        <w:t xml:space="preserve">they </w:t>
      </w:r>
      <w:r>
        <w:rPr>
          <w:rFonts w:ascii="Times New Roman" w:hAnsi="Times New Roman"/>
          <w:sz w:val="20"/>
          <w:lang w:val="en-GB"/>
        </w:rPr>
        <w:t xml:space="preserve">would require </w:t>
      </w:r>
      <w:r w:rsidR="006C6EB7">
        <w:rPr>
          <w:rFonts w:ascii="Times New Roman" w:hAnsi="Times New Roman"/>
          <w:sz w:val="20"/>
          <w:lang w:val="en-GB"/>
        </w:rPr>
        <w:t>mak</w:t>
      </w:r>
      <w:r w:rsidR="003056A1">
        <w:rPr>
          <w:rFonts w:ascii="Times New Roman" w:hAnsi="Times New Roman"/>
          <w:sz w:val="20"/>
          <w:lang w:val="en-GB"/>
        </w:rPr>
        <w:t>ing</w:t>
      </w:r>
      <w:r w:rsidR="006C6EB7">
        <w:rPr>
          <w:rFonts w:ascii="Times New Roman" w:hAnsi="Times New Roman"/>
          <w:sz w:val="20"/>
          <w:lang w:val="en-GB"/>
        </w:rPr>
        <w:t xml:space="preserve"> some changes into the agreements from the previous meeting. One approach is to append in the reporting of Predicted Slice Available Capacity the Predicted Composite Available Capacity, in order to imitate legacy behavior. This would provide the needed information to the receiving node to determine the scaling factor used in the calculation of the </w:t>
      </w:r>
      <w:r w:rsidR="00583195">
        <w:rPr>
          <w:rFonts w:ascii="Times New Roman" w:hAnsi="Times New Roman"/>
          <w:sz w:val="20"/>
          <w:lang w:val="en-GB"/>
        </w:rPr>
        <w:t>P</w:t>
      </w:r>
      <w:r w:rsidR="006C6EB7">
        <w:rPr>
          <w:rFonts w:ascii="Times New Roman" w:hAnsi="Times New Roman"/>
          <w:sz w:val="20"/>
          <w:lang w:val="en-GB"/>
        </w:rPr>
        <w:t xml:space="preserve">redicted Slice Available Capacity. </w:t>
      </w:r>
      <w:r w:rsidR="00FC7ADB">
        <w:rPr>
          <w:rFonts w:ascii="Times New Roman" w:hAnsi="Times New Roman"/>
          <w:sz w:val="20"/>
          <w:lang w:val="en-GB"/>
        </w:rPr>
        <w:t xml:space="preserve">This approach introduces some redundancy in the reporting as it </w:t>
      </w:r>
      <w:r w:rsidR="006C6EB7" w:rsidRPr="00FC7ADB">
        <w:rPr>
          <w:rFonts w:ascii="Times New Roman" w:hAnsi="Times New Roman"/>
          <w:sz w:val="20"/>
          <w:lang w:val="en-GB"/>
        </w:rPr>
        <w:t>introduce</w:t>
      </w:r>
      <w:r w:rsidR="00FC7ADB">
        <w:rPr>
          <w:rFonts w:ascii="Times New Roman" w:hAnsi="Times New Roman"/>
          <w:sz w:val="20"/>
          <w:lang w:val="en-GB"/>
        </w:rPr>
        <w:t>s</w:t>
      </w:r>
      <w:r w:rsidR="006C6EB7" w:rsidRPr="00FC7ADB">
        <w:rPr>
          <w:rFonts w:ascii="Times New Roman" w:hAnsi="Times New Roman"/>
          <w:sz w:val="20"/>
          <w:lang w:val="en-GB"/>
        </w:rPr>
        <w:t xml:space="preserve"> a </w:t>
      </w:r>
      <w:r w:rsidR="00583195" w:rsidRPr="00FC7ADB">
        <w:rPr>
          <w:rFonts w:ascii="Times New Roman" w:hAnsi="Times New Roman"/>
          <w:sz w:val="20"/>
          <w:lang w:val="en-GB"/>
        </w:rPr>
        <w:t>new</w:t>
      </w:r>
      <w:r w:rsidR="006C6EB7" w:rsidRPr="00FC7ADB">
        <w:rPr>
          <w:rFonts w:ascii="Times New Roman" w:hAnsi="Times New Roman"/>
          <w:sz w:val="20"/>
          <w:lang w:val="en-GB"/>
        </w:rPr>
        <w:t xml:space="preserve"> IE (</w:t>
      </w:r>
      <w:r w:rsidR="006C6EB7" w:rsidRPr="00FC7ADB">
        <w:rPr>
          <w:rFonts w:ascii="Times New Roman" w:hAnsi="Times New Roman"/>
          <w:i/>
          <w:iCs/>
          <w:sz w:val="20"/>
          <w:lang w:val="en-GB"/>
        </w:rPr>
        <w:t>Predicted Composite Available Capacity</w:t>
      </w:r>
      <w:r w:rsidR="00583195" w:rsidRPr="00FC7ADB">
        <w:rPr>
          <w:rFonts w:ascii="Times New Roman" w:hAnsi="Times New Roman"/>
          <w:sz w:val="20"/>
          <w:lang w:val="en-GB"/>
        </w:rPr>
        <w:t xml:space="preserve"> IE</w:t>
      </w:r>
      <w:r w:rsidR="006C6EB7" w:rsidRPr="00FC7ADB">
        <w:rPr>
          <w:rFonts w:ascii="Times New Roman" w:hAnsi="Times New Roman"/>
          <w:sz w:val="20"/>
          <w:lang w:val="en-GB"/>
        </w:rPr>
        <w:t xml:space="preserve">) </w:t>
      </w:r>
      <w:r w:rsidR="00583195" w:rsidRPr="00FC7ADB">
        <w:rPr>
          <w:rFonts w:ascii="Times New Roman" w:hAnsi="Times New Roman"/>
          <w:sz w:val="20"/>
          <w:lang w:val="en-GB"/>
        </w:rPr>
        <w:t xml:space="preserve">that contains </w:t>
      </w:r>
      <w:r w:rsidR="00FC7ADB">
        <w:rPr>
          <w:rFonts w:ascii="Times New Roman" w:hAnsi="Times New Roman"/>
          <w:sz w:val="20"/>
          <w:lang w:val="en-GB"/>
        </w:rPr>
        <w:t>additional</w:t>
      </w:r>
      <w:r w:rsidR="00583195" w:rsidRPr="00FC7ADB">
        <w:rPr>
          <w:rFonts w:ascii="Times New Roman" w:hAnsi="Times New Roman"/>
          <w:sz w:val="20"/>
          <w:lang w:val="en-GB"/>
        </w:rPr>
        <w:t xml:space="preserve"> information</w:t>
      </w:r>
      <w:r w:rsidR="00FC7ADB">
        <w:rPr>
          <w:rFonts w:ascii="Times New Roman" w:hAnsi="Times New Roman"/>
          <w:sz w:val="20"/>
          <w:lang w:val="en-GB"/>
        </w:rPr>
        <w:t xml:space="preserve">, not needed </w:t>
      </w:r>
      <w:r w:rsidR="00583195" w:rsidRPr="00FC7ADB">
        <w:rPr>
          <w:rFonts w:ascii="Times New Roman" w:hAnsi="Times New Roman"/>
          <w:sz w:val="20"/>
          <w:lang w:val="en-GB"/>
        </w:rPr>
        <w:t>to interpret Predicted Slice Available Capacity is the Cell Capacity Class Value.</w:t>
      </w:r>
      <w:r w:rsidR="00FC7ADB">
        <w:rPr>
          <w:rFonts w:ascii="Times New Roman" w:hAnsi="Times New Roman"/>
          <w:sz w:val="20"/>
          <w:lang w:val="en-GB"/>
        </w:rPr>
        <w:t xml:space="preserve"> We are open to discuss this approach due to its simplicity and similarities to legacy reporting.</w:t>
      </w:r>
    </w:p>
    <w:p w14:paraId="6B28EA52" w14:textId="77777777" w:rsidR="00FC7ADB" w:rsidRDefault="00FC7ADB" w:rsidP="00907343">
      <w:pPr>
        <w:pStyle w:val="00BodyText"/>
        <w:spacing w:after="0"/>
        <w:jc w:val="both"/>
        <w:rPr>
          <w:rFonts w:ascii="Times New Roman" w:hAnsi="Times New Roman"/>
          <w:sz w:val="20"/>
          <w:lang w:val="en-GB"/>
        </w:rPr>
      </w:pPr>
    </w:p>
    <w:p w14:paraId="22847C2A" w14:textId="3B9EDE4D" w:rsidR="00FC7ADB" w:rsidRPr="005210AC" w:rsidRDefault="00FC7ADB" w:rsidP="00907343">
      <w:pPr>
        <w:pStyle w:val="00BodyText"/>
        <w:spacing w:after="0"/>
        <w:jc w:val="both"/>
        <w:rPr>
          <w:rFonts w:ascii="Times New Roman" w:hAnsi="Times New Roman"/>
          <w:b/>
          <w:bCs/>
          <w:sz w:val="20"/>
          <w:lang w:val="en-GB"/>
        </w:rPr>
      </w:pPr>
      <w:r w:rsidRPr="005210AC">
        <w:rPr>
          <w:rFonts w:ascii="Times New Roman" w:hAnsi="Times New Roman"/>
          <w:b/>
          <w:bCs/>
          <w:sz w:val="20"/>
          <w:lang w:val="en-GB"/>
        </w:rPr>
        <w:t>Proposal</w:t>
      </w:r>
      <w:r w:rsidR="003056A1">
        <w:rPr>
          <w:rFonts w:ascii="Times New Roman" w:hAnsi="Times New Roman"/>
          <w:b/>
          <w:bCs/>
          <w:sz w:val="20"/>
          <w:lang w:val="en-GB"/>
        </w:rPr>
        <w:t xml:space="preserve"> 1</w:t>
      </w:r>
      <w:r w:rsidRPr="005210AC">
        <w:rPr>
          <w:rFonts w:ascii="Times New Roman" w:hAnsi="Times New Roman"/>
          <w:b/>
          <w:bCs/>
          <w:sz w:val="20"/>
          <w:lang w:val="en-GB"/>
        </w:rPr>
        <w:t xml:space="preserve">: RAN3 to discuss </w:t>
      </w:r>
      <w:r w:rsidR="00F77C69">
        <w:rPr>
          <w:rFonts w:ascii="Times New Roman" w:hAnsi="Times New Roman"/>
          <w:b/>
          <w:bCs/>
          <w:sz w:val="20"/>
          <w:lang w:val="en-GB"/>
        </w:rPr>
        <w:t xml:space="preserve">pros and cons of </w:t>
      </w:r>
      <w:r w:rsidR="005210AC" w:rsidRPr="005210AC">
        <w:rPr>
          <w:rFonts w:ascii="Times New Roman" w:hAnsi="Times New Roman"/>
          <w:b/>
          <w:bCs/>
          <w:sz w:val="20"/>
          <w:lang w:val="en-GB"/>
        </w:rPr>
        <w:t>the approach where Predicted Slice Available Capacity is reported together with Predicted Composite Available Capacity in the DATA COLLECTION UPDATE message.</w:t>
      </w:r>
    </w:p>
    <w:p w14:paraId="4064AC61" w14:textId="6EB8CC2C" w:rsidR="004D15F6" w:rsidRDefault="006C6EB7" w:rsidP="00907343">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0E6E35F8" w14:textId="22C0A1E6" w:rsidR="004D15F6" w:rsidRDefault="004D15F6" w:rsidP="00907343">
      <w:pPr>
        <w:pStyle w:val="00BodyText"/>
        <w:spacing w:after="0"/>
        <w:jc w:val="both"/>
        <w:rPr>
          <w:rFonts w:ascii="Times New Roman" w:hAnsi="Times New Roman"/>
          <w:sz w:val="20"/>
          <w:lang w:val="en-GB"/>
        </w:rPr>
      </w:pPr>
      <w:r>
        <w:rPr>
          <w:rFonts w:ascii="Times New Roman" w:hAnsi="Times New Roman"/>
          <w:sz w:val="20"/>
          <w:lang w:val="en-GB"/>
        </w:rPr>
        <w:t xml:space="preserve">An alternative approach is to introduce a new IE for Predicted Slice Available Capacity and within this IE introduce the missing </w:t>
      </w:r>
      <w:r w:rsidRPr="007E2BCA">
        <w:rPr>
          <w:rFonts w:ascii="Times New Roman" w:hAnsi="Times New Roman"/>
          <w:i/>
          <w:iCs/>
          <w:sz w:val="20"/>
          <w:lang w:val="en-GB"/>
        </w:rPr>
        <w:t>Cell Capacity Class Value</w:t>
      </w:r>
      <w:r>
        <w:rPr>
          <w:rFonts w:ascii="Times New Roman" w:hAnsi="Times New Roman"/>
          <w:sz w:val="20"/>
          <w:lang w:val="en-GB"/>
        </w:rPr>
        <w:t xml:space="preserve"> IEs hence making the new IE self-contained.</w:t>
      </w:r>
    </w:p>
    <w:p w14:paraId="08F63C65" w14:textId="77777777" w:rsidR="00583195" w:rsidRDefault="00583195" w:rsidP="00907343">
      <w:pPr>
        <w:pStyle w:val="00BodyText"/>
        <w:spacing w:after="0"/>
        <w:jc w:val="both"/>
        <w:rPr>
          <w:rFonts w:ascii="Times New Roman" w:hAnsi="Times New Roman"/>
          <w:sz w:val="20"/>
          <w:lang w:val="en-GB"/>
        </w:rPr>
      </w:pPr>
    </w:p>
    <w:p w14:paraId="64E6C43B" w14:textId="25B11E2D" w:rsidR="00583195" w:rsidRDefault="00583195" w:rsidP="00907343">
      <w:pPr>
        <w:pStyle w:val="00BodyText"/>
        <w:spacing w:after="0"/>
        <w:jc w:val="both"/>
        <w:rPr>
          <w:rFonts w:ascii="Times New Roman" w:hAnsi="Times New Roman"/>
          <w:b/>
          <w:bCs/>
          <w:sz w:val="20"/>
          <w:lang w:val="en-GB"/>
        </w:rPr>
      </w:pPr>
      <w:r w:rsidRPr="0024668D">
        <w:rPr>
          <w:rFonts w:ascii="Times New Roman" w:hAnsi="Times New Roman"/>
          <w:b/>
          <w:bCs/>
          <w:sz w:val="20"/>
          <w:lang w:val="en-GB"/>
        </w:rPr>
        <w:t>Proposal</w:t>
      </w:r>
      <w:r w:rsidR="007E2BCA">
        <w:rPr>
          <w:rFonts w:ascii="Times New Roman" w:hAnsi="Times New Roman"/>
          <w:b/>
          <w:bCs/>
          <w:sz w:val="20"/>
          <w:lang w:val="en-GB"/>
        </w:rPr>
        <w:t xml:space="preserve"> </w:t>
      </w:r>
      <w:r w:rsidR="003056A1">
        <w:rPr>
          <w:rFonts w:ascii="Times New Roman" w:hAnsi="Times New Roman"/>
          <w:b/>
          <w:bCs/>
          <w:sz w:val="20"/>
          <w:lang w:val="en-GB"/>
        </w:rPr>
        <w:t>2</w:t>
      </w:r>
      <w:r w:rsidRPr="0024668D">
        <w:rPr>
          <w:rFonts w:ascii="Times New Roman" w:hAnsi="Times New Roman"/>
          <w:b/>
          <w:bCs/>
          <w:sz w:val="20"/>
          <w:lang w:val="en-GB"/>
        </w:rPr>
        <w:t xml:space="preserve">: </w:t>
      </w:r>
      <w:r w:rsidR="002A184D">
        <w:rPr>
          <w:rFonts w:ascii="Times New Roman" w:hAnsi="Times New Roman"/>
          <w:b/>
          <w:bCs/>
          <w:sz w:val="20"/>
          <w:lang w:val="en-GB"/>
        </w:rPr>
        <w:t xml:space="preserve">Define a new self-contained IE for </w:t>
      </w:r>
      <w:r w:rsidR="002A184D" w:rsidRPr="00583195">
        <w:rPr>
          <w:rFonts w:ascii="Times New Roman" w:hAnsi="Times New Roman"/>
          <w:b/>
          <w:bCs/>
          <w:sz w:val="20"/>
          <w:lang w:val="en-GB"/>
        </w:rPr>
        <w:t xml:space="preserve">Predicted </w:t>
      </w:r>
      <w:r w:rsidR="00031498">
        <w:rPr>
          <w:rFonts w:ascii="Times New Roman" w:hAnsi="Times New Roman"/>
          <w:b/>
          <w:bCs/>
          <w:sz w:val="20"/>
          <w:lang w:val="en-GB"/>
        </w:rPr>
        <w:t>Slice</w:t>
      </w:r>
      <w:r w:rsidR="002A184D" w:rsidRPr="00583195">
        <w:rPr>
          <w:rFonts w:ascii="Times New Roman" w:hAnsi="Times New Roman"/>
          <w:b/>
          <w:bCs/>
          <w:sz w:val="20"/>
          <w:lang w:val="en-GB"/>
        </w:rPr>
        <w:t xml:space="preserve"> Available Capacity </w:t>
      </w:r>
      <w:r w:rsidR="00BB655D">
        <w:rPr>
          <w:rFonts w:ascii="Times New Roman" w:hAnsi="Times New Roman"/>
          <w:b/>
          <w:bCs/>
          <w:sz w:val="20"/>
          <w:lang w:val="en-GB"/>
        </w:rPr>
        <w:t xml:space="preserve">including </w:t>
      </w:r>
      <w:r w:rsidRPr="00583195">
        <w:rPr>
          <w:rFonts w:ascii="Times New Roman" w:hAnsi="Times New Roman"/>
          <w:b/>
          <w:bCs/>
          <w:i/>
          <w:iCs/>
          <w:sz w:val="20"/>
          <w:lang w:val="en-GB"/>
        </w:rPr>
        <w:t xml:space="preserve">Cell Capacity Class Value Downlink </w:t>
      </w:r>
      <w:r w:rsidRPr="00583195">
        <w:rPr>
          <w:rFonts w:ascii="Times New Roman" w:hAnsi="Times New Roman"/>
          <w:b/>
          <w:bCs/>
          <w:sz w:val="20"/>
          <w:lang w:val="en-GB"/>
        </w:rPr>
        <w:t>IE</w:t>
      </w:r>
      <w:r>
        <w:rPr>
          <w:rFonts w:ascii="Times New Roman" w:hAnsi="Times New Roman"/>
          <w:b/>
          <w:bCs/>
          <w:sz w:val="20"/>
          <w:lang w:val="en-GB"/>
        </w:rPr>
        <w:t xml:space="preserve"> and </w:t>
      </w:r>
      <w:r w:rsidRPr="00583195">
        <w:rPr>
          <w:rFonts w:ascii="Times New Roman" w:hAnsi="Times New Roman"/>
          <w:b/>
          <w:bCs/>
          <w:i/>
          <w:iCs/>
          <w:sz w:val="20"/>
          <w:lang w:val="en-GB"/>
        </w:rPr>
        <w:t>Cell Capacity Class Value Uplink</w:t>
      </w:r>
      <w:r>
        <w:rPr>
          <w:rFonts w:ascii="Times New Roman" w:hAnsi="Times New Roman"/>
          <w:b/>
          <w:bCs/>
          <w:sz w:val="20"/>
          <w:lang w:val="en-GB"/>
        </w:rPr>
        <w:t xml:space="preserve"> IE</w:t>
      </w:r>
      <w:r w:rsidR="003E335C">
        <w:rPr>
          <w:rFonts w:ascii="Times New Roman" w:hAnsi="Times New Roman"/>
          <w:b/>
          <w:bCs/>
          <w:sz w:val="20"/>
          <w:lang w:val="en-GB"/>
        </w:rPr>
        <w:t>.</w:t>
      </w:r>
      <w:r w:rsidR="009649B5">
        <w:rPr>
          <w:rFonts w:ascii="Times New Roman" w:hAnsi="Times New Roman"/>
          <w:b/>
          <w:bCs/>
          <w:sz w:val="20"/>
          <w:lang w:val="en-GB"/>
        </w:rPr>
        <w:t xml:space="preserve"> </w:t>
      </w:r>
    </w:p>
    <w:p w14:paraId="0062A51A" w14:textId="77777777" w:rsidR="007C4FC3" w:rsidRDefault="007C4FC3" w:rsidP="00343560">
      <w:pPr>
        <w:pStyle w:val="00BodyText"/>
        <w:spacing w:after="0"/>
        <w:jc w:val="both"/>
        <w:rPr>
          <w:rFonts w:ascii="Times New Roman" w:hAnsi="Times New Roman"/>
          <w:sz w:val="20"/>
          <w:lang w:val="en-GB"/>
        </w:rPr>
      </w:pPr>
    </w:p>
    <w:p w14:paraId="3C07DD08" w14:textId="78AF8CF2" w:rsidR="00571E09" w:rsidRDefault="004D15F6" w:rsidP="00571E09">
      <w:pPr>
        <w:pStyle w:val="00BodyText"/>
        <w:spacing w:after="0"/>
        <w:jc w:val="both"/>
        <w:rPr>
          <w:rFonts w:ascii="Times New Roman" w:hAnsi="Times New Roman"/>
          <w:sz w:val="20"/>
          <w:lang w:val="en-GB"/>
        </w:rPr>
      </w:pPr>
      <w:r>
        <w:rPr>
          <w:rFonts w:ascii="Times New Roman" w:hAnsi="Times New Roman"/>
          <w:sz w:val="20"/>
          <w:lang w:val="en-GB"/>
        </w:rPr>
        <w:t xml:space="preserve">A final aspect </w:t>
      </w:r>
      <w:r w:rsidR="00323C2E">
        <w:rPr>
          <w:rFonts w:ascii="Times New Roman" w:hAnsi="Times New Roman"/>
          <w:sz w:val="20"/>
          <w:lang w:val="en-GB"/>
        </w:rPr>
        <w:t xml:space="preserve">relates to </w:t>
      </w:r>
      <w:r>
        <w:rPr>
          <w:rFonts w:ascii="Times New Roman" w:hAnsi="Times New Roman"/>
          <w:sz w:val="20"/>
          <w:lang w:val="en-GB"/>
        </w:rPr>
        <w:t xml:space="preserve">the </w:t>
      </w:r>
      <w:r w:rsidR="00323C2E">
        <w:rPr>
          <w:rFonts w:ascii="Times New Roman" w:hAnsi="Times New Roman"/>
          <w:sz w:val="20"/>
          <w:lang w:val="en-GB"/>
        </w:rPr>
        <w:t>criticality</w:t>
      </w:r>
      <w:r>
        <w:rPr>
          <w:rFonts w:ascii="Times New Roman" w:hAnsi="Times New Roman"/>
          <w:sz w:val="20"/>
          <w:lang w:val="en-GB"/>
        </w:rPr>
        <w:t xml:space="preserve"> of some of the introduced IEs</w:t>
      </w:r>
      <w:r w:rsidR="00323C2E">
        <w:rPr>
          <w:rFonts w:ascii="Times New Roman" w:hAnsi="Times New Roman"/>
          <w:sz w:val="20"/>
          <w:lang w:val="en-GB"/>
        </w:rPr>
        <w:t xml:space="preserve">. </w:t>
      </w:r>
      <w:r w:rsidR="00571E09">
        <w:rPr>
          <w:rFonts w:ascii="Times New Roman" w:hAnsi="Times New Roman"/>
          <w:sz w:val="20"/>
          <w:lang w:val="en-GB"/>
        </w:rPr>
        <w:t xml:space="preserve">In the last meeting, we agreed to introduce the </w:t>
      </w:r>
      <w:r w:rsidR="00571E09" w:rsidRPr="00BD0BEC">
        <w:rPr>
          <w:rFonts w:ascii="Times New Roman" w:hAnsi="Times New Roman"/>
          <w:i/>
          <w:iCs/>
          <w:sz w:val="20"/>
          <w:lang w:val="en-GB"/>
        </w:rPr>
        <w:t>Slice Measurement Initiation Result</w:t>
      </w:r>
      <w:r w:rsidR="00571E09">
        <w:rPr>
          <w:rFonts w:ascii="Times New Roman" w:hAnsi="Times New Roman"/>
          <w:sz w:val="20"/>
          <w:lang w:val="en-GB"/>
        </w:rPr>
        <w:t xml:space="preserve"> IE to indicate that </w:t>
      </w:r>
      <w:r>
        <w:rPr>
          <w:rFonts w:ascii="Times New Roman" w:hAnsi="Times New Roman"/>
          <w:sz w:val="20"/>
          <w:lang w:val="en-GB"/>
        </w:rPr>
        <w:t xml:space="preserve">the </w:t>
      </w:r>
      <w:r w:rsidR="00571E09">
        <w:rPr>
          <w:rFonts w:ascii="Times New Roman" w:hAnsi="Times New Roman"/>
          <w:sz w:val="20"/>
          <w:lang w:val="en-GB"/>
        </w:rPr>
        <w:t>predicted radio resource status</w:t>
      </w:r>
      <w:r>
        <w:rPr>
          <w:rFonts w:ascii="Times New Roman" w:hAnsi="Times New Roman"/>
          <w:sz w:val="20"/>
          <w:lang w:val="en-GB"/>
        </w:rPr>
        <w:t xml:space="preserve"> per slice</w:t>
      </w:r>
      <w:r w:rsidR="00571E09">
        <w:rPr>
          <w:rFonts w:ascii="Times New Roman" w:hAnsi="Times New Roman"/>
          <w:sz w:val="20"/>
          <w:lang w:val="en-GB"/>
        </w:rPr>
        <w:t xml:space="preserve"> or predicted slice available capacity measurements cannot be initiated. No criticality was assigned to this IE but in our view</w:t>
      </w:r>
      <w:r w:rsidR="00323C2E">
        <w:rPr>
          <w:rFonts w:ascii="Times New Roman" w:hAnsi="Times New Roman"/>
          <w:sz w:val="20"/>
          <w:lang w:val="en-GB"/>
        </w:rPr>
        <w:t>,</w:t>
      </w:r>
      <w:r w:rsidR="00571E09">
        <w:rPr>
          <w:rFonts w:ascii="Times New Roman" w:hAnsi="Times New Roman"/>
          <w:sz w:val="20"/>
          <w:lang w:val="en-GB"/>
        </w:rPr>
        <w:t xml:space="preserve"> this is due to omission. Since </w:t>
      </w:r>
      <w:r w:rsidR="00571E09" w:rsidRPr="00BD0BEC">
        <w:rPr>
          <w:rFonts w:ascii="Times New Roman" w:hAnsi="Times New Roman"/>
          <w:i/>
          <w:iCs/>
          <w:sz w:val="20"/>
          <w:lang w:val="en-GB"/>
        </w:rPr>
        <w:t>Slice Measurement Initiation Result</w:t>
      </w:r>
      <w:r w:rsidR="00571E09">
        <w:rPr>
          <w:rFonts w:ascii="Times New Roman" w:hAnsi="Times New Roman"/>
          <w:sz w:val="20"/>
          <w:lang w:val="en-GB"/>
        </w:rPr>
        <w:t xml:space="preserve"> IE is inside </w:t>
      </w:r>
      <w:r w:rsidR="00571E09" w:rsidRPr="00BD0BEC">
        <w:rPr>
          <w:rFonts w:ascii="Times New Roman" w:hAnsi="Times New Roman"/>
          <w:i/>
          <w:iCs/>
          <w:sz w:val="20"/>
          <w:lang w:val="en-GB"/>
        </w:rPr>
        <w:t>Cell Measurement Initiation Result List</w:t>
      </w:r>
      <w:r w:rsidR="00571E09">
        <w:rPr>
          <w:rFonts w:ascii="Times New Roman" w:hAnsi="Times New Roman"/>
          <w:sz w:val="20"/>
          <w:lang w:val="en-GB"/>
        </w:rPr>
        <w:t xml:space="preserve"> IE which has criticality reject, we believe that </w:t>
      </w:r>
      <w:r w:rsidR="00571E09" w:rsidRPr="00BD0BEC">
        <w:rPr>
          <w:rFonts w:ascii="Times New Roman" w:hAnsi="Times New Roman"/>
          <w:i/>
          <w:iCs/>
          <w:sz w:val="20"/>
          <w:lang w:val="en-GB"/>
        </w:rPr>
        <w:t>Slice Measurement Initiation Result</w:t>
      </w:r>
      <w:r w:rsidR="00571E09">
        <w:rPr>
          <w:rFonts w:ascii="Times New Roman" w:hAnsi="Times New Roman"/>
          <w:sz w:val="20"/>
          <w:lang w:val="en-GB"/>
        </w:rPr>
        <w:t xml:space="preserve"> IE should have the same criticality.  </w:t>
      </w:r>
    </w:p>
    <w:p w14:paraId="14B75526" w14:textId="77777777" w:rsidR="00571E09" w:rsidRDefault="00571E09" w:rsidP="00571E09">
      <w:pPr>
        <w:pStyle w:val="00BodyText"/>
        <w:spacing w:after="0"/>
        <w:jc w:val="both"/>
        <w:rPr>
          <w:rFonts w:ascii="Times New Roman" w:hAnsi="Times New Roman"/>
          <w:sz w:val="20"/>
          <w:lang w:val="en-GB"/>
        </w:rPr>
      </w:pPr>
    </w:p>
    <w:p w14:paraId="584A5318" w14:textId="10D313F5" w:rsidR="00571E09" w:rsidRPr="00DE2BEF" w:rsidRDefault="00571E09" w:rsidP="00571E09">
      <w:pPr>
        <w:pStyle w:val="00BodyText"/>
        <w:spacing w:after="0"/>
        <w:jc w:val="both"/>
        <w:rPr>
          <w:rFonts w:ascii="Times New Roman" w:hAnsi="Times New Roman"/>
          <w:b/>
          <w:bCs/>
          <w:sz w:val="20"/>
          <w:lang w:val="en-GB"/>
        </w:rPr>
      </w:pPr>
      <w:r w:rsidRPr="00DE2BEF">
        <w:rPr>
          <w:rFonts w:ascii="Times New Roman" w:hAnsi="Times New Roman"/>
          <w:b/>
          <w:bCs/>
          <w:sz w:val="20"/>
          <w:lang w:val="en-GB"/>
        </w:rPr>
        <w:t>Proposal</w:t>
      </w:r>
      <w:r w:rsidR="003056A1">
        <w:rPr>
          <w:rFonts w:ascii="Times New Roman" w:hAnsi="Times New Roman"/>
          <w:b/>
          <w:bCs/>
          <w:sz w:val="20"/>
          <w:lang w:val="en-GB"/>
        </w:rPr>
        <w:t xml:space="preserve"> 3</w:t>
      </w:r>
      <w:r w:rsidRPr="00DE2BEF">
        <w:rPr>
          <w:rFonts w:ascii="Times New Roman" w:hAnsi="Times New Roman"/>
          <w:b/>
          <w:bCs/>
          <w:sz w:val="20"/>
          <w:lang w:val="en-GB"/>
        </w:rPr>
        <w:t xml:space="preserve">: Update the assigned criticality </w:t>
      </w:r>
      <w:r w:rsidR="004D15F6">
        <w:rPr>
          <w:rFonts w:ascii="Times New Roman" w:hAnsi="Times New Roman"/>
          <w:b/>
          <w:bCs/>
          <w:sz w:val="20"/>
          <w:lang w:val="en-GB"/>
        </w:rPr>
        <w:t>of</w:t>
      </w:r>
      <w:r w:rsidRPr="00DE2BEF">
        <w:rPr>
          <w:rFonts w:ascii="Times New Roman" w:hAnsi="Times New Roman"/>
          <w:b/>
          <w:bCs/>
          <w:sz w:val="20"/>
          <w:lang w:val="en-GB"/>
        </w:rPr>
        <w:t xml:space="preserve"> </w:t>
      </w:r>
      <w:r w:rsidRPr="00DE2BEF">
        <w:rPr>
          <w:rFonts w:ascii="Times New Roman" w:hAnsi="Times New Roman"/>
          <w:b/>
          <w:bCs/>
          <w:i/>
          <w:iCs/>
          <w:sz w:val="20"/>
          <w:lang w:val="en-GB"/>
        </w:rPr>
        <w:t>Slice Measurement Initiation Result</w:t>
      </w:r>
      <w:r w:rsidRPr="00DE2BEF">
        <w:rPr>
          <w:rFonts w:ascii="Times New Roman" w:hAnsi="Times New Roman"/>
          <w:b/>
          <w:bCs/>
          <w:sz w:val="20"/>
          <w:lang w:val="en-GB"/>
        </w:rPr>
        <w:t xml:space="preserve"> IE to “reject”.</w:t>
      </w:r>
    </w:p>
    <w:p w14:paraId="366293B7" w14:textId="77777777" w:rsidR="00571E09" w:rsidRDefault="00571E09" w:rsidP="00571E09">
      <w:pPr>
        <w:pStyle w:val="00BodyText"/>
        <w:spacing w:after="0"/>
        <w:jc w:val="both"/>
        <w:rPr>
          <w:rFonts w:ascii="Times New Roman" w:hAnsi="Times New Roman"/>
          <w:sz w:val="20"/>
          <w:lang w:val="en-GB"/>
        </w:rPr>
      </w:pPr>
    </w:p>
    <w:p w14:paraId="5298692E" w14:textId="77777777" w:rsidR="00571E09" w:rsidRPr="007E2BCA" w:rsidRDefault="00571E09" w:rsidP="00343560">
      <w:pPr>
        <w:pStyle w:val="00BodyText"/>
        <w:spacing w:after="0"/>
        <w:jc w:val="both"/>
        <w:rPr>
          <w:rFonts w:ascii="Times New Roman" w:hAnsi="Times New Roman"/>
          <w:sz w:val="20"/>
          <w:lang w:val="en-GB"/>
        </w:rPr>
      </w:pPr>
    </w:p>
    <w:p w14:paraId="74FCEC01" w14:textId="76183877" w:rsidR="00886C73" w:rsidRPr="003056A1" w:rsidRDefault="007C4FC3" w:rsidP="003056A1">
      <w:pPr>
        <w:pStyle w:val="Heading2"/>
      </w:pPr>
      <w:r>
        <w:t>2.</w:t>
      </w:r>
      <w:r w:rsidR="0022100C">
        <w:t>2</w:t>
      </w:r>
      <w:r>
        <w:tab/>
        <w:t>Slice</w:t>
      </w:r>
      <w:r w:rsidR="004D15F6">
        <w:t>-</w:t>
      </w:r>
      <w:r>
        <w:t xml:space="preserve">Level UE Performance  </w:t>
      </w:r>
    </w:p>
    <w:p w14:paraId="3455E141" w14:textId="387B3B27" w:rsidR="00886C73" w:rsidRPr="00261D7C" w:rsidRDefault="00886C73" w:rsidP="00886C73">
      <w:pPr>
        <w:pStyle w:val="Heading3"/>
      </w:pPr>
      <w:r>
        <w:t>2.2.1</w:t>
      </w:r>
      <w:r>
        <w:tab/>
        <w:t xml:space="preserve">Slice-Level UE Performance Configuration  </w:t>
      </w:r>
    </w:p>
    <w:p w14:paraId="0C083EDF" w14:textId="77777777" w:rsidR="00886C73" w:rsidRDefault="00886C73" w:rsidP="006B0041">
      <w:pPr>
        <w:pStyle w:val="00BodyText"/>
        <w:spacing w:after="0"/>
        <w:rPr>
          <w:rFonts w:ascii="Times New Roman" w:hAnsi="Times New Roman"/>
          <w:sz w:val="20"/>
          <w:lang w:val="en-GB"/>
        </w:rPr>
      </w:pPr>
    </w:p>
    <w:p w14:paraId="560462D9" w14:textId="5E8BE14A" w:rsidR="00F70BCA" w:rsidRDefault="004D15F6" w:rsidP="006B0041">
      <w:pPr>
        <w:pStyle w:val="00BodyText"/>
        <w:spacing w:after="0"/>
        <w:rPr>
          <w:rFonts w:ascii="Times New Roman" w:hAnsi="Times New Roman"/>
          <w:sz w:val="20"/>
          <w:lang w:val="en-GB"/>
        </w:rPr>
      </w:pPr>
      <w:r>
        <w:rPr>
          <w:rFonts w:ascii="Times New Roman" w:hAnsi="Times New Roman"/>
          <w:sz w:val="20"/>
          <w:lang w:val="en-GB"/>
        </w:rPr>
        <w:t>The second topic we discuss in this paper pertains to slice-level UE Performance reporting</w:t>
      </w:r>
      <w:r w:rsidR="00886C73">
        <w:rPr>
          <w:rFonts w:ascii="Times New Roman" w:hAnsi="Times New Roman"/>
          <w:sz w:val="20"/>
          <w:lang w:val="en-GB"/>
        </w:rPr>
        <w:t xml:space="preserve"> configuration</w:t>
      </w:r>
      <w:r>
        <w:rPr>
          <w:rFonts w:ascii="Times New Roman" w:hAnsi="Times New Roman"/>
          <w:sz w:val="20"/>
          <w:lang w:val="en-GB"/>
        </w:rPr>
        <w:t>. In earlier meetings, w</w:t>
      </w:r>
      <w:r w:rsidR="006B0041">
        <w:rPr>
          <w:rFonts w:ascii="Times New Roman" w:hAnsi="Times New Roman"/>
          <w:sz w:val="20"/>
          <w:lang w:val="en-GB"/>
        </w:rPr>
        <w:t>e have agreed to support f</w:t>
      </w:r>
      <w:r w:rsidR="006B0041" w:rsidRPr="006B0041">
        <w:rPr>
          <w:rFonts w:ascii="Times New Roman" w:hAnsi="Times New Roman"/>
          <w:sz w:val="20"/>
          <w:lang w:val="en-GB"/>
        </w:rPr>
        <w:t>iner granularity</w:t>
      </w:r>
      <w:r w:rsidR="006B0041">
        <w:rPr>
          <w:rFonts w:ascii="Times New Roman" w:hAnsi="Times New Roman"/>
          <w:sz w:val="20"/>
          <w:lang w:val="en-GB"/>
        </w:rPr>
        <w:t xml:space="preserve"> of</w:t>
      </w:r>
      <w:r w:rsidR="006B0041" w:rsidRPr="006B0041">
        <w:rPr>
          <w:rFonts w:ascii="Times New Roman" w:hAnsi="Times New Roman"/>
          <w:sz w:val="20"/>
          <w:lang w:val="en-GB"/>
        </w:rPr>
        <w:t xml:space="preserve"> UE performance feedback </w:t>
      </w:r>
      <w:r w:rsidR="00D81CBE">
        <w:rPr>
          <w:rFonts w:ascii="Times New Roman" w:hAnsi="Times New Roman"/>
          <w:sz w:val="20"/>
          <w:lang w:val="en-GB"/>
        </w:rPr>
        <w:t xml:space="preserve">in </w:t>
      </w:r>
      <w:r>
        <w:rPr>
          <w:rFonts w:ascii="Times New Roman" w:hAnsi="Times New Roman"/>
          <w:sz w:val="20"/>
          <w:lang w:val="en-GB"/>
        </w:rPr>
        <w:t xml:space="preserve">a </w:t>
      </w:r>
      <w:r w:rsidR="00D81CBE">
        <w:rPr>
          <w:rFonts w:ascii="Times New Roman" w:hAnsi="Times New Roman"/>
          <w:sz w:val="20"/>
          <w:lang w:val="en-GB"/>
        </w:rPr>
        <w:t>handover scenario</w:t>
      </w:r>
      <w:r w:rsidR="006B0041" w:rsidRPr="006B0041">
        <w:rPr>
          <w:rFonts w:ascii="Times New Roman" w:hAnsi="Times New Roman"/>
          <w:sz w:val="20"/>
          <w:lang w:val="en-GB"/>
        </w:rPr>
        <w:t xml:space="preserve"> to determine UE performance </w:t>
      </w:r>
      <w:r w:rsidR="00A93290">
        <w:rPr>
          <w:rFonts w:ascii="Times New Roman" w:hAnsi="Times New Roman"/>
          <w:sz w:val="20"/>
          <w:lang w:val="en-GB"/>
        </w:rPr>
        <w:t xml:space="preserve">in the target cell </w:t>
      </w:r>
      <w:r w:rsidR="006B0041" w:rsidRPr="006B0041">
        <w:rPr>
          <w:rFonts w:ascii="Times New Roman" w:hAnsi="Times New Roman"/>
          <w:sz w:val="20"/>
          <w:lang w:val="en-GB"/>
        </w:rPr>
        <w:t>for a certain slice.</w:t>
      </w:r>
      <w:r w:rsidR="006B0041">
        <w:rPr>
          <w:rFonts w:ascii="Times New Roman" w:hAnsi="Times New Roman"/>
          <w:sz w:val="20"/>
          <w:lang w:val="en-GB"/>
        </w:rPr>
        <w:t xml:space="preserve"> However, so far there haven’t been any stage 3 details agreed. One aspect </w:t>
      </w:r>
      <w:r w:rsidR="007733A7">
        <w:rPr>
          <w:rFonts w:ascii="Times New Roman" w:hAnsi="Times New Roman"/>
          <w:sz w:val="20"/>
          <w:lang w:val="en-GB"/>
        </w:rPr>
        <w:t xml:space="preserve">that remains open </w:t>
      </w:r>
      <w:r w:rsidR="006B0041">
        <w:rPr>
          <w:rFonts w:ascii="Times New Roman" w:hAnsi="Times New Roman"/>
          <w:sz w:val="20"/>
          <w:lang w:val="en-GB"/>
        </w:rPr>
        <w:t>is how</w:t>
      </w:r>
      <w:r w:rsidR="00F70BCA">
        <w:rPr>
          <w:rFonts w:ascii="Times New Roman" w:hAnsi="Times New Roman"/>
          <w:sz w:val="20"/>
          <w:lang w:val="en-GB"/>
        </w:rPr>
        <w:t xml:space="preserve"> a</w:t>
      </w:r>
      <w:r w:rsidR="006B0041">
        <w:rPr>
          <w:rFonts w:ascii="Times New Roman" w:hAnsi="Times New Roman"/>
          <w:sz w:val="20"/>
          <w:lang w:val="en-GB"/>
        </w:rPr>
        <w:t xml:space="preserve"> </w:t>
      </w:r>
      <w:r w:rsidR="007733A7">
        <w:rPr>
          <w:rFonts w:ascii="Times New Roman" w:hAnsi="Times New Roman"/>
          <w:sz w:val="20"/>
          <w:lang w:val="en-GB"/>
        </w:rPr>
        <w:t xml:space="preserve">source </w:t>
      </w:r>
      <w:r w:rsidR="006B0041">
        <w:rPr>
          <w:rFonts w:ascii="Times New Roman" w:hAnsi="Times New Roman"/>
          <w:sz w:val="20"/>
          <w:lang w:val="en-GB"/>
        </w:rPr>
        <w:t>trigger</w:t>
      </w:r>
      <w:r w:rsidR="007733A7">
        <w:rPr>
          <w:rFonts w:ascii="Times New Roman" w:hAnsi="Times New Roman"/>
          <w:sz w:val="20"/>
          <w:lang w:val="en-GB"/>
        </w:rPr>
        <w:t>s</w:t>
      </w:r>
      <w:r w:rsidR="006B0041">
        <w:rPr>
          <w:rFonts w:ascii="Times New Roman" w:hAnsi="Times New Roman"/>
          <w:sz w:val="20"/>
          <w:lang w:val="en-GB"/>
        </w:rPr>
        <w:t xml:space="preserve"> slice-level UE Performance </w:t>
      </w:r>
      <w:r w:rsidR="00F70BCA">
        <w:rPr>
          <w:rFonts w:ascii="Times New Roman" w:hAnsi="Times New Roman"/>
          <w:sz w:val="20"/>
          <w:lang w:val="en-GB"/>
        </w:rPr>
        <w:t>reporting</w:t>
      </w:r>
      <w:r w:rsidR="006B0041">
        <w:rPr>
          <w:rFonts w:ascii="Times New Roman" w:hAnsi="Times New Roman"/>
          <w:sz w:val="20"/>
          <w:lang w:val="en-GB"/>
        </w:rPr>
        <w:t xml:space="preserve"> </w:t>
      </w:r>
      <w:r>
        <w:rPr>
          <w:rFonts w:ascii="Times New Roman" w:hAnsi="Times New Roman"/>
          <w:sz w:val="20"/>
          <w:lang w:val="en-GB"/>
        </w:rPr>
        <w:t>towards</w:t>
      </w:r>
      <w:r w:rsidR="006B0041">
        <w:rPr>
          <w:rFonts w:ascii="Times New Roman" w:hAnsi="Times New Roman"/>
          <w:sz w:val="20"/>
          <w:lang w:val="en-GB"/>
        </w:rPr>
        <w:t xml:space="preserve"> a target node.</w:t>
      </w:r>
      <w:r w:rsidR="00F70BCA">
        <w:rPr>
          <w:rFonts w:ascii="Times New Roman" w:hAnsi="Times New Roman"/>
          <w:sz w:val="20"/>
          <w:lang w:val="en-GB"/>
        </w:rPr>
        <w:t xml:space="preserve"> Two approaches have been discussed in the previous meeting:</w:t>
      </w:r>
    </w:p>
    <w:p w14:paraId="1A639008" w14:textId="77777777" w:rsidR="00F70BCA" w:rsidRDefault="00F70BCA" w:rsidP="006B0041">
      <w:pPr>
        <w:pStyle w:val="00BodyText"/>
        <w:spacing w:after="0"/>
        <w:rPr>
          <w:rFonts w:ascii="Times New Roman" w:hAnsi="Times New Roman"/>
          <w:sz w:val="20"/>
          <w:lang w:val="en-GB"/>
        </w:rPr>
      </w:pPr>
    </w:p>
    <w:p w14:paraId="0CDE93F6" w14:textId="7FD6CAE4" w:rsidR="00323C2E" w:rsidRDefault="00B90FE3" w:rsidP="00F70BCA">
      <w:pPr>
        <w:pStyle w:val="00BodyText"/>
        <w:numPr>
          <w:ilvl w:val="0"/>
          <w:numId w:val="40"/>
        </w:numPr>
        <w:spacing w:after="0"/>
        <w:rPr>
          <w:rFonts w:ascii="Times New Roman" w:hAnsi="Times New Roman"/>
          <w:sz w:val="20"/>
          <w:lang w:val="en-GB"/>
        </w:rPr>
      </w:pPr>
      <w:r w:rsidRPr="00B90FE3">
        <w:rPr>
          <w:rFonts w:ascii="Times New Roman" w:hAnsi="Times New Roman"/>
          <w:b/>
          <w:bCs/>
          <w:sz w:val="20"/>
          <w:lang w:val="en-GB"/>
        </w:rPr>
        <w:t>Option 1:</w:t>
      </w:r>
      <w:r>
        <w:rPr>
          <w:rFonts w:ascii="Times New Roman" w:hAnsi="Times New Roman"/>
          <w:sz w:val="20"/>
          <w:lang w:val="en-GB"/>
        </w:rPr>
        <w:t xml:space="preserve"> </w:t>
      </w:r>
      <w:r w:rsidR="00F70BCA">
        <w:rPr>
          <w:rFonts w:ascii="Times New Roman" w:hAnsi="Times New Roman"/>
          <w:sz w:val="20"/>
          <w:lang w:val="en-GB"/>
        </w:rPr>
        <w:t xml:space="preserve">Introduce new bits in the </w:t>
      </w:r>
      <w:r w:rsidR="00F70BCA" w:rsidRPr="00536343">
        <w:rPr>
          <w:rFonts w:ascii="Times New Roman" w:hAnsi="Times New Roman"/>
          <w:i/>
          <w:iCs/>
          <w:sz w:val="20"/>
          <w:lang w:val="en-GB"/>
        </w:rPr>
        <w:t>Report Characteristics for Data Collection</w:t>
      </w:r>
      <w:r w:rsidR="00F70BCA">
        <w:rPr>
          <w:rFonts w:ascii="Times New Roman" w:hAnsi="Times New Roman"/>
          <w:sz w:val="20"/>
          <w:lang w:val="en-GB"/>
        </w:rPr>
        <w:t xml:space="preserve"> IE to request slice level UE Performance measurements from a target node: In this approach, instead of 4 bits indication in the </w:t>
      </w:r>
      <w:r w:rsidR="00F70BCA" w:rsidRPr="00F70BCA">
        <w:rPr>
          <w:rFonts w:ascii="Times New Roman" w:hAnsi="Times New Roman"/>
          <w:i/>
          <w:iCs/>
          <w:sz w:val="20"/>
          <w:lang w:val="en-GB"/>
        </w:rPr>
        <w:t>Report Characteristics for Data Collection</w:t>
      </w:r>
      <w:r w:rsidR="00F70BCA">
        <w:rPr>
          <w:rFonts w:ascii="Times New Roman" w:hAnsi="Times New Roman"/>
          <w:sz w:val="20"/>
          <w:lang w:val="en-GB"/>
        </w:rPr>
        <w:t xml:space="preserve"> IE corresponding to Average Throughput UL, Average Throughput DL, Average Packet Delay and Average Packet Loss, the proponents</w:t>
      </w:r>
      <w:r w:rsidR="00D47D82">
        <w:rPr>
          <w:rFonts w:ascii="Times New Roman" w:hAnsi="Times New Roman"/>
          <w:sz w:val="20"/>
          <w:lang w:val="en-GB"/>
        </w:rPr>
        <w:t xml:space="preserve"> of this solution</w:t>
      </w:r>
      <w:r w:rsidR="00F70BCA">
        <w:rPr>
          <w:rFonts w:ascii="Times New Roman" w:hAnsi="Times New Roman"/>
          <w:sz w:val="20"/>
          <w:lang w:val="en-GB"/>
        </w:rPr>
        <w:t xml:space="preserve"> introduce 4 additional bits to request the corresponding slice-level UE Performance me</w:t>
      </w:r>
      <w:r w:rsidR="00D47D82">
        <w:rPr>
          <w:rFonts w:ascii="Times New Roman" w:hAnsi="Times New Roman"/>
          <w:sz w:val="20"/>
          <w:lang w:val="en-GB"/>
        </w:rPr>
        <w:t>asurements</w:t>
      </w:r>
      <w:r w:rsidR="00F70BCA">
        <w:rPr>
          <w:rFonts w:ascii="Times New Roman" w:hAnsi="Times New Roman"/>
          <w:sz w:val="20"/>
          <w:lang w:val="en-GB"/>
        </w:rPr>
        <w:t xml:space="preserve">. </w:t>
      </w:r>
    </w:p>
    <w:p w14:paraId="517125D1" w14:textId="7389B686" w:rsidR="000B411E" w:rsidRPr="00F70BCA" w:rsidRDefault="00B90FE3" w:rsidP="00F70BCA">
      <w:pPr>
        <w:pStyle w:val="00BodyText"/>
        <w:numPr>
          <w:ilvl w:val="0"/>
          <w:numId w:val="40"/>
        </w:numPr>
        <w:spacing w:after="0"/>
        <w:rPr>
          <w:rFonts w:ascii="Times New Roman" w:hAnsi="Times New Roman"/>
          <w:sz w:val="20"/>
          <w:lang w:val="en-GB"/>
        </w:rPr>
      </w:pPr>
      <w:r w:rsidRPr="00B90FE3">
        <w:rPr>
          <w:rFonts w:ascii="Times New Roman" w:hAnsi="Times New Roman"/>
          <w:b/>
          <w:bCs/>
          <w:sz w:val="20"/>
          <w:lang w:val="en-GB"/>
        </w:rPr>
        <w:t xml:space="preserve">Option </w:t>
      </w:r>
      <w:r>
        <w:rPr>
          <w:rFonts w:ascii="Times New Roman" w:hAnsi="Times New Roman"/>
          <w:b/>
          <w:bCs/>
          <w:sz w:val="20"/>
          <w:lang w:val="en-GB"/>
        </w:rPr>
        <w:t>2</w:t>
      </w:r>
      <w:r w:rsidRPr="00B90FE3">
        <w:rPr>
          <w:rFonts w:ascii="Times New Roman" w:hAnsi="Times New Roman"/>
          <w:b/>
          <w:bCs/>
          <w:sz w:val="20"/>
          <w:lang w:val="en-GB"/>
        </w:rPr>
        <w:t>:</w:t>
      </w:r>
      <w:r>
        <w:rPr>
          <w:rFonts w:ascii="Times New Roman" w:hAnsi="Times New Roman"/>
          <w:b/>
          <w:bCs/>
          <w:sz w:val="20"/>
          <w:lang w:val="en-GB"/>
        </w:rPr>
        <w:t xml:space="preserve"> </w:t>
      </w:r>
      <w:r w:rsidR="00F70BCA">
        <w:rPr>
          <w:rFonts w:ascii="Times New Roman" w:hAnsi="Times New Roman"/>
          <w:sz w:val="20"/>
          <w:lang w:val="en-GB"/>
        </w:rPr>
        <w:t xml:space="preserve">Introduce a new IE to indicate that slice level UE Performance is requested from a target node: In this case, the </w:t>
      </w:r>
      <w:r w:rsidR="000B411E" w:rsidRPr="00F70BCA">
        <w:rPr>
          <w:rFonts w:ascii="Times New Roman" w:hAnsi="Times New Roman"/>
          <w:sz w:val="20"/>
          <w:lang w:val="en-GB"/>
        </w:rPr>
        <w:t xml:space="preserve">4 bits in the </w:t>
      </w:r>
      <w:r w:rsidR="000B411E" w:rsidRPr="00F70BCA">
        <w:rPr>
          <w:rFonts w:ascii="Times New Roman" w:hAnsi="Times New Roman"/>
          <w:i/>
          <w:iCs/>
          <w:sz w:val="20"/>
          <w:lang w:val="en-GB"/>
        </w:rPr>
        <w:t>Report Characteristics for Data Collection</w:t>
      </w:r>
      <w:r w:rsidR="000B411E" w:rsidRPr="00F70BCA">
        <w:rPr>
          <w:rFonts w:ascii="Times New Roman" w:hAnsi="Times New Roman"/>
          <w:sz w:val="20"/>
          <w:lang w:val="en-GB"/>
        </w:rPr>
        <w:t xml:space="preserve"> IE </w:t>
      </w:r>
      <w:r w:rsidR="00F70BCA">
        <w:rPr>
          <w:rFonts w:ascii="Times New Roman" w:hAnsi="Times New Roman"/>
          <w:sz w:val="20"/>
          <w:lang w:val="en-GB"/>
        </w:rPr>
        <w:t xml:space="preserve">and an additional indication is used to indicate that the </w:t>
      </w:r>
      <w:r w:rsidR="000B411E" w:rsidRPr="00F70BCA">
        <w:rPr>
          <w:rFonts w:ascii="Times New Roman" w:hAnsi="Times New Roman"/>
          <w:sz w:val="20"/>
          <w:lang w:val="en-GB"/>
        </w:rPr>
        <w:t>request</w:t>
      </w:r>
      <w:r w:rsidR="00F70BCA">
        <w:rPr>
          <w:rFonts w:ascii="Times New Roman" w:hAnsi="Times New Roman"/>
          <w:sz w:val="20"/>
          <w:lang w:val="en-GB"/>
        </w:rPr>
        <w:t>ed</w:t>
      </w:r>
      <w:r w:rsidR="000B411E" w:rsidRPr="00F70BCA">
        <w:rPr>
          <w:rFonts w:ascii="Times New Roman" w:hAnsi="Times New Roman"/>
          <w:sz w:val="20"/>
          <w:lang w:val="en-GB"/>
        </w:rPr>
        <w:t xml:space="preserve"> UE Performance measurements from a target node (i.e., Average Throughput UL, Average Throughput DL, Average Packet Delay and Average Packet Loss)</w:t>
      </w:r>
      <w:r w:rsidR="00F70BCA">
        <w:rPr>
          <w:rFonts w:ascii="Times New Roman" w:hAnsi="Times New Roman"/>
          <w:sz w:val="20"/>
          <w:lang w:val="en-GB"/>
        </w:rPr>
        <w:t xml:space="preserve"> are on a per slice granularity</w:t>
      </w:r>
      <w:r w:rsidR="000B411E" w:rsidRPr="00F70BCA">
        <w:rPr>
          <w:rFonts w:ascii="Times New Roman" w:hAnsi="Times New Roman"/>
          <w:sz w:val="20"/>
          <w:lang w:val="en-GB"/>
        </w:rPr>
        <w:t xml:space="preserve">. </w:t>
      </w:r>
      <w:r w:rsidR="00F70BCA">
        <w:rPr>
          <w:rFonts w:ascii="Times New Roman" w:hAnsi="Times New Roman"/>
          <w:sz w:val="20"/>
          <w:lang w:val="en-GB"/>
        </w:rPr>
        <w:t xml:space="preserve">This additional indication can be done by </w:t>
      </w:r>
      <w:r w:rsidR="00882A6A" w:rsidRPr="00F70BCA">
        <w:rPr>
          <w:rFonts w:ascii="Times New Roman" w:hAnsi="Times New Roman"/>
          <w:sz w:val="20"/>
          <w:lang w:val="en-GB"/>
        </w:rPr>
        <w:t>enhan</w:t>
      </w:r>
      <w:r w:rsidR="002E233F" w:rsidRPr="00F70BCA">
        <w:rPr>
          <w:rFonts w:ascii="Times New Roman" w:hAnsi="Times New Roman"/>
          <w:sz w:val="20"/>
          <w:lang w:val="en-GB"/>
        </w:rPr>
        <w:t>cing</w:t>
      </w:r>
      <w:r w:rsidR="000B411E" w:rsidRPr="00F70BCA">
        <w:rPr>
          <w:rFonts w:ascii="Times New Roman" w:hAnsi="Times New Roman"/>
          <w:sz w:val="20"/>
          <w:lang w:val="en-GB"/>
        </w:rPr>
        <w:t xml:space="preserve"> the </w:t>
      </w:r>
      <w:r w:rsidR="000B411E" w:rsidRPr="00F70BCA">
        <w:rPr>
          <w:rFonts w:ascii="Times New Roman" w:hAnsi="Times New Roman"/>
          <w:i/>
          <w:iCs/>
          <w:sz w:val="20"/>
          <w:lang w:val="en-GB"/>
        </w:rPr>
        <w:t>UE Performance Collection Configuration</w:t>
      </w:r>
      <w:r w:rsidR="000B411E" w:rsidRPr="00F70BCA">
        <w:rPr>
          <w:rFonts w:ascii="Times New Roman" w:hAnsi="Times New Roman"/>
          <w:sz w:val="20"/>
          <w:lang w:val="en-GB"/>
        </w:rPr>
        <w:t xml:space="preserve"> IE</w:t>
      </w:r>
      <w:r w:rsidR="00552FC2" w:rsidRPr="00F70BCA">
        <w:rPr>
          <w:rFonts w:ascii="Times New Roman" w:hAnsi="Times New Roman"/>
          <w:sz w:val="20"/>
          <w:lang w:val="en-GB"/>
        </w:rPr>
        <w:t xml:space="preserve"> with an indication that Slice Level UE Performance Reporting is requested.</w:t>
      </w:r>
    </w:p>
    <w:p w14:paraId="19EA4480" w14:textId="77777777" w:rsidR="00B90FE3" w:rsidRDefault="00B90FE3" w:rsidP="007C4FC3">
      <w:pPr>
        <w:pStyle w:val="00BodyText"/>
        <w:spacing w:after="0"/>
        <w:rPr>
          <w:rFonts w:ascii="Times New Roman" w:hAnsi="Times New Roman"/>
          <w:sz w:val="20"/>
          <w:lang w:val="en-GB"/>
        </w:rPr>
      </w:pPr>
    </w:p>
    <w:p w14:paraId="79650D10" w14:textId="2A30F46C" w:rsidR="00D13628" w:rsidRDefault="002B51B2" w:rsidP="001E734A">
      <w:pPr>
        <w:pStyle w:val="00BodyText"/>
        <w:tabs>
          <w:tab w:val="left" w:pos="9356"/>
        </w:tabs>
        <w:spacing w:after="0"/>
        <w:rPr>
          <w:rFonts w:ascii="Times New Roman" w:hAnsi="Times New Roman"/>
          <w:sz w:val="20"/>
          <w:lang w:val="en-GB"/>
        </w:rPr>
      </w:pPr>
      <w:r>
        <w:rPr>
          <w:rFonts w:ascii="Times New Roman" w:hAnsi="Times New Roman"/>
          <w:sz w:val="20"/>
          <w:lang w:val="en-GB"/>
        </w:rPr>
        <w:t>W</w:t>
      </w:r>
      <w:r w:rsidR="00D13628">
        <w:rPr>
          <w:rFonts w:ascii="Times New Roman" w:hAnsi="Times New Roman"/>
          <w:sz w:val="20"/>
          <w:lang w:val="en-GB"/>
        </w:rPr>
        <w:t xml:space="preserve">e think that different granularities of UE Performance measurements do not </w:t>
      </w:r>
      <w:r w:rsidR="00D47D82">
        <w:rPr>
          <w:rFonts w:ascii="Times New Roman" w:hAnsi="Times New Roman"/>
          <w:sz w:val="20"/>
          <w:lang w:val="en-GB"/>
        </w:rPr>
        <w:t>really correspond to</w:t>
      </w:r>
      <w:r w:rsidR="00D13628">
        <w:rPr>
          <w:rFonts w:ascii="Times New Roman" w:hAnsi="Times New Roman"/>
          <w:sz w:val="20"/>
          <w:lang w:val="en-GB"/>
        </w:rPr>
        <w:t xml:space="preserve"> new measurements</w:t>
      </w:r>
      <w:r w:rsidR="00D47D82">
        <w:rPr>
          <w:rFonts w:ascii="Times New Roman" w:hAnsi="Times New Roman"/>
          <w:sz w:val="20"/>
          <w:lang w:val="en-GB"/>
        </w:rPr>
        <w:t xml:space="preserve"> (but rather to different counters being measured). So being exact it is not strictly correct to assign a bit for different counter configurations in the </w:t>
      </w:r>
      <w:r w:rsidR="00D47D82" w:rsidRPr="00D47D82">
        <w:rPr>
          <w:rFonts w:ascii="Times New Roman" w:hAnsi="Times New Roman"/>
          <w:i/>
          <w:iCs/>
          <w:sz w:val="20"/>
          <w:lang w:val="en-GB"/>
        </w:rPr>
        <w:t>Report Characteristics for Data Collection</w:t>
      </w:r>
      <w:r w:rsidR="00D47D82">
        <w:rPr>
          <w:rFonts w:ascii="Times New Roman" w:hAnsi="Times New Roman"/>
          <w:sz w:val="20"/>
          <w:lang w:val="en-GB"/>
        </w:rPr>
        <w:t xml:space="preserve"> IE</w:t>
      </w:r>
      <w:r w:rsidR="00F05D34">
        <w:rPr>
          <w:rFonts w:ascii="Times New Roman" w:hAnsi="Times New Roman"/>
          <w:sz w:val="20"/>
          <w:lang w:val="en-GB"/>
        </w:rPr>
        <w:t xml:space="preserve">, and such approach could also lead </w:t>
      </w:r>
      <w:r w:rsidR="006A5AB7">
        <w:rPr>
          <w:rFonts w:ascii="Times New Roman" w:hAnsi="Times New Roman"/>
          <w:sz w:val="20"/>
          <w:lang w:val="en-GB"/>
        </w:rPr>
        <w:t xml:space="preserve">to </w:t>
      </w:r>
      <w:r w:rsidR="00F05D34">
        <w:rPr>
          <w:rFonts w:ascii="Times New Roman" w:hAnsi="Times New Roman"/>
          <w:sz w:val="20"/>
          <w:lang w:val="en-GB"/>
        </w:rPr>
        <w:t>an exploding number</w:t>
      </w:r>
      <w:r w:rsidR="009E0884">
        <w:rPr>
          <w:rFonts w:ascii="Times New Roman" w:hAnsi="Times New Roman"/>
          <w:sz w:val="20"/>
          <w:lang w:val="en-GB"/>
        </w:rPr>
        <w:t xml:space="preserve"> of bits to be used</w:t>
      </w:r>
      <w:r w:rsidR="006A5AB7">
        <w:rPr>
          <w:rFonts w:ascii="Times New Roman" w:hAnsi="Times New Roman"/>
          <w:sz w:val="20"/>
          <w:lang w:val="en-GB"/>
        </w:rPr>
        <w:t xml:space="preserve"> for configuration</w:t>
      </w:r>
      <w:r w:rsidR="009E0884">
        <w:rPr>
          <w:rFonts w:ascii="Times New Roman" w:hAnsi="Times New Roman"/>
          <w:sz w:val="20"/>
          <w:lang w:val="en-GB"/>
        </w:rPr>
        <w:t xml:space="preserve"> if support of additional granularities is added in the future</w:t>
      </w:r>
      <w:r w:rsidR="00D47D82">
        <w:rPr>
          <w:rFonts w:ascii="Times New Roman" w:hAnsi="Times New Roman"/>
          <w:sz w:val="20"/>
          <w:lang w:val="en-GB"/>
        </w:rPr>
        <w:t xml:space="preserve">. </w:t>
      </w:r>
    </w:p>
    <w:p w14:paraId="55919B72" w14:textId="77777777" w:rsidR="00D13628" w:rsidRDefault="00D13628" w:rsidP="007C4FC3">
      <w:pPr>
        <w:pStyle w:val="00BodyText"/>
        <w:spacing w:after="0"/>
        <w:rPr>
          <w:rFonts w:ascii="Times New Roman" w:hAnsi="Times New Roman"/>
          <w:sz w:val="20"/>
          <w:lang w:val="en-GB"/>
        </w:rPr>
      </w:pPr>
    </w:p>
    <w:p w14:paraId="0F6837BE" w14:textId="6493BCAA" w:rsidR="00E0076B" w:rsidRDefault="00D13628" w:rsidP="007C4FC3">
      <w:pPr>
        <w:pStyle w:val="00BodyText"/>
        <w:spacing w:after="0"/>
        <w:rPr>
          <w:rFonts w:ascii="Times New Roman" w:hAnsi="Times New Roman"/>
          <w:sz w:val="20"/>
          <w:lang w:val="en-GB"/>
        </w:rPr>
      </w:pPr>
      <w:r>
        <w:rPr>
          <w:rFonts w:ascii="Times New Roman" w:hAnsi="Times New Roman"/>
          <w:sz w:val="20"/>
          <w:lang w:val="en-GB"/>
        </w:rPr>
        <w:t>On the other hand, there is another alternative indicated through Option 2. In this case, the existing bits of UE performance are reused</w:t>
      </w:r>
      <w:r w:rsidR="00D47D82">
        <w:rPr>
          <w:rFonts w:ascii="Times New Roman" w:hAnsi="Times New Roman"/>
          <w:sz w:val="20"/>
          <w:lang w:val="en-GB"/>
        </w:rPr>
        <w:t>,</w:t>
      </w:r>
      <w:r>
        <w:rPr>
          <w:rFonts w:ascii="Times New Roman" w:hAnsi="Times New Roman"/>
          <w:sz w:val="20"/>
          <w:lang w:val="en-GB"/>
        </w:rPr>
        <w:t xml:space="preserve"> but the granularity of the reporting is </w:t>
      </w:r>
      <w:r w:rsidR="00D47D82">
        <w:rPr>
          <w:rFonts w:ascii="Times New Roman" w:hAnsi="Times New Roman"/>
          <w:sz w:val="20"/>
          <w:lang w:val="en-GB"/>
        </w:rPr>
        <w:t>provided</w:t>
      </w:r>
      <w:r>
        <w:rPr>
          <w:rFonts w:ascii="Times New Roman" w:hAnsi="Times New Roman"/>
          <w:sz w:val="20"/>
          <w:lang w:val="en-GB"/>
        </w:rPr>
        <w:t xml:space="preserve"> through an additional IE in the </w:t>
      </w:r>
      <w:r w:rsidRPr="00D13628">
        <w:rPr>
          <w:rFonts w:ascii="Times New Roman" w:hAnsi="Times New Roman"/>
          <w:i/>
          <w:iCs/>
          <w:sz w:val="20"/>
          <w:lang w:val="en-GB"/>
        </w:rPr>
        <w:t>UE Performance Collection Configuration</w:t>
      </w:r>
      <w:r>
        <w:rPr>
          <w:rFonts w:ascii="Times New Roman" w:hAnsi="Times New Roman"/>
          <w:sz w:val="20"/>
          <w:lang w:val="en-GB"/>
        </w:rPr>
        <w:t xml:space="preserve"> IE. Different</w:t>
      </w:r>
      <w:r w:rsidR="00E0076B">
        <w:rPr>
          <w:rFonts w:ascii="Times New Roman" w:hAnsi="Times New Roman"/>
          <w:sz w:val="20"/>
          <w:lang w:val="en-GB"/>
        </w:rPr>
        <w:t xml:space="preserve"> encodings of this IE can be envisioned.</w:t>
      </w:r>
      <w:r>
        <w:rPr>
          <w:rFonts w:ascii="Times New Roman" w:hAnsi="Times New Roman"/>
          <w:sz w:val="20"/>
          <w:lang w:val="en-GB"/>
        </w:rPr>
        <w:t xml:space="preserve"> </w:t>
      </w:r>
    </w:p>
    <w:p w14:paraId="6F1ED896" w14:textId="1906E1B6" w:rsidR="006B0041" w:rsidRDefault="00E0076B" w:rsidP="00E0076B">
      <w:pPr>
        <w:pStyle w:val="00BodyText"/>
        <w:numPr>
          <w:ilvl w:val="0"/>
          <w:numId w:val="41"/>
        </w:numPr>
        <w:spacing w:after="0"/>
        <w:rPr>
          <w:rFonts w:ascii="Times New Roman" w:hAnsi="Times New Roman"/>
          <w:sz w:val="20"/>
          <w:lang w:val="en-GB"/>
        </w:rPr>
      </w:pPr>
      <w:r>
        <w:rPr>
          <w:rFonts w:ascii="Times New Roman" w:hAnsi="Times New Roman"/>
          <w:sz w:val="20"/>
          <w:lang w:val="en-GB"/>
        </w:rPr>
        <w:t>It can be</w:t>
      </w:r>
      <w:r w:rsidR="00D47D82">
        <w:rPr>
          <w:rFonts w:ascii="Times New Roman" w:hAnsi="Times New Roman"/>
          <w:sz w:val="20"/>
          <w:lang w:val="en-GB"/>
        </w:rPr>
        <w:t xml:space="preserve"> an</w:t>
      </w:r>
      <w:r>
        <w:rPr>
          <w:rFonts w:ascii="Times New Roman" w:hAnsi="Times New Roman"/>
          <w:sz w:val="20"/>
          <w:lang w:val="en-GB"/>
        </w:rPr>
        <w:t xml:space="preserve"> enumerated type taking values true or false i.e., {true,…}. When the value is true, slice level UE Performance Reporting is requested.</w:t>
      </w:r>
    </w:p>
    <w:p w14:paraId="300F89D4" w14:textId="7C994FEC" w:rsidR="00E0076B" w:rsidRDefault="00E0076B" w:rsidP="00E0076B">
      <w:pPr>
        <w:pStyle w:val="00BodyText"/>
        <w:numPr>
          <w:ilvl w:val="0"/>
          <w:numId w:val="41"/>
        </w:numPr>
        <w:spacing w:after="0"/>
        <w:rPr>
          <w:rFonts w:ascii="Times New Roman" w:hAnsi="Times New Roman"/>
          <w:sz w:val="20"/>
          <w:lang w:val="en-GB"/>
        </w:rPr>
      </w:pPr>
      <w:r>
        <w:rPr>
          <w:rFonts w:ascii="Times New Roman" w:hAnsi="Times New Roman"/>
          <w:sz w:val="20"/>
          <w:lang w:val="en-GB"/>
        </w:rPr>
        <w:t>It can be of enumerated type taking values {slice level, UE level, both, …}. In this case, the requesting node can request from a target node different granularities of UE Performance including both UE level and slice level granularities.</w:t>
      </w:r>
      <w:r w:rsidR="00D47D82">
        <w:rPr>
          <w:rFonts w:ascii="Times New Roman" w:hAnsi="Times New Roman"/>
          <w:sz w:val="20"/>
          <w:lang w:val="en-GB"/>
        </w:rPr>
        <w:t xml:space="preserve"> </w:t>
      </w:r>
    </w:p>
    <w:p w14:paraId="2FD380E9" w14:textId="77777777" w:rsidR="00B90FE3" w:rsidRDefault="00B90FE3" w:rsidP="007C4FC3">
      <w:pPr>
        <w:pStyle w:val="00BodyText"/>
        <w:spacing w:after="0"/>
        <w:rPr>
          <w:rFonts w:ascii="Times New Roman" w:hAnsi="Times New Roman"/>
          <w:sz w:val="20"/>
          <w:lang w:val="en-GB"/>
        </w:rPr>
      </w:pPr>
    </w:p>
    <w:p w14:paraId="16E0F602" w14:textId="1A3B21AC" w:rsidR="007733A7" w:rsidRPr="007733A7" w:rsidRDefault="007733A7" w:rsidP="007C4FC3">
      <w:pPr>
        <w:pStyle w:val="00BodyText"/>
        <w:spacing w:after="0"/>
        <w:rPr>
          <w:rFonts w:ascii="Times New Roman" w:hAnsi="Times New Roman"/>
          <w:b/>
          <w:bCs/>
          <w:sz w:val="20"/>
          <w:lang w:val="en-GB"/>
        </w:rPr>
      </w:pPr>
      <w:r w:rsidRPr="007733A7">
        <w:rPr>
          <w:rFonts w:ascii="Times New Roman" w:hAnsi="Times New Roman"/>
          <w:b/>
          <w:bCs/>
          <w:sz w:val="20"/>
          <w:lang w:val="en-GB"/>
        </w:rPr>
        <w:t>Proposal</w:t>
      </w:r>
      <w:r w:rsidR="007E2BCA">
        <w:rPr>
          <w:rFonts w:ascii="Times New Roman" w:hAnsi="Times New Roman"/>
          <w:b/>
          <w:bCs/>
          <w:sz w:val="20"/>
          <w:lang w:val="en-GB"/>
        </w:rPr>
        <w:t xml:space="preserve"> </w:t>
      </w:r>
      <w:r w:rsidR="003056A1">
        <w:rPr>
          <w:rFonts w:ascii="Times New Roman" w:hAnsi="Times New Roman"/>
          <w:b/>
          <w:bCs/>
          <w:sz w:val="20"/>
          <w:lang w:val="en-GB"/>
        </w:rPr>
        <w:t>4</w:t>
      </w:r>
      <w:r w:rsidRPr="007733A7">
        <w:rPr>
          <w:rFonts w:ascii="Times New Roman" w:hAnsi="Times New Roman"/>
          <w:b/>
          <w:bCs/>
          <w:sz w:val="20"/>
          <w:lang w:val="en-GB"/>
        </w:rPr>
        <w:t xml:space="preserve">: Introduce </w:t>
      </w:r>
      <w:r w:rsidRPr="007733A7">
        <w:rPr>
          <w:rFonts w:ascii="Times New Roman" w:hAnsi="Times New Roman"/>
          <w:b/>
          <w:bCs/>
          <w:i/>
          <w:iCs/>
          <w:sz w:val="20"/>
          <w:lang w:val="en-GB"/>
        </w:rPr>
        <w:t>Slice Level UE Performance Reporting</w:t>
      </w:r>
      <w:r w:rsidRPr="007733A7">
        <w:rPr>
          <w:rFonts w:ascii="Times New Roman" w:hAnsi="Times New Roman"/>
          <w:b/>
          <w:bCs/>
          <w:sz w:val="20"/>
          <w:lang w:val="en-GB"/>
        </w:rPr>
        <w:t xml:space="preserve"> IE to indicate that slice level UE Performance Reporting is requested from a target node when a UE Performance-specific bit in </w:t>
      </w:r>
      <w:r w:rsidRPr="007733A7">
        <w:rPr>
          <w:rFonts w:ascii="Times New Roman" w:hAnsi="Times New Roman"/>
          <w:b/>
          <w:bCs/>
          <w:i/>
          <w:iCs/>
          <w:sz w:val="20"/>
          <w:lang w:val="en-GB"/>
        </w:rPr>
        <w:t>Report Characteristics</w:t>
      </w:r>
      <w:r w:rsidRPr="007733A7">
        <w:rPr>
          <w:rFonts w:ascii="Times New Roman" w:hAnsi="Times New Roman"/>
          <w:b/>
          <w:bCs/>
          <w:sz w:val="20"/>
          <w:lang w:val="en-GB"/>
        </w:rPr>
        <w:t xml:space="preserve"> </w:t>
      </w:r>
      <w:r w:rsidR="004349FA" w:rsidRPr="004349FA">
        <w:rPr>
          <w:rFonts w:ascii="Times New Roman" w:hAnsi="Times New Roman"/>
          <w:b/>
          <w:bCs/>
          <w:i/>
          <w:iCs/>
          <w:sz w:val="20"/>
          <w:lang w:val="en-GB"/>
        </w:rPr>
        <w:t xml:space="preserve">for Data Collection </w:t>
      </w:r>
      <w:r w:rsidRPr="007733A7">
        <w:rPr>
          <w:rFonts w:ascii="Times New Roman" w:hAnsi="Times New Roman"/>
          <w:b/>
          <w:bCs/>
          <w:sz w:val="20"/>
          <w:lang w:val="en-GB"/>
        </w:rPr>
        <w:t>IE is set.</w:t>
      </w:r>
    </w:p>
    <w:p w14:paraId="599D72F9" w14:textId="77777777" w:rsidR="00472B0A" w:rsidRDefault="00472B0A" w:rsidP="007C4FC3">
      <w:pPr>
        <w:pStyle w:val="00BodyText"/>
        <w:spacing w:after="0"/>
        <w:rPr>
          <w:rFonts w:ascii="Times New Roman" w:hAnsi="Times New Roman"/>
          <w:sz w:val="20"/>
          <w:lang w:val="en-GB"/>
        </w:rPr>
      </w:pPr>
    </w:p>
    <w:p w14:paraId="732DEFAC" w14:textId="52EDC45D" w:rsidR="001F6FD0" w:rsidRDefault="001F6FD0" w:rsidP="6E9357D8">
      <w:pPr>
        <w:pStyle w:val="00BodyText"/>
        <w:spacing w:after="0"/>
        <w:rPr>
          <w:rFonts w:ascii="Times New Roman" w:hAnsi="Times New Roman"/>
          <w:sz w:val="20"/>
          <w:lang w:val="en-GB"/>
        </w:rPr>
      </w:pPr>
      <w:r w:rsidRPr="6E9357D8">
        <w:rPr>
          <w:rFonts w:ascii="Times New Roman" w:hAnsi="Times New Roman"/>
          <w:sz w:val="20"/>
          <w:lang w:val="en-GB"/>
        </w:rPr>
        <w:t>A UE requested to report slice-level UE Performance, reports UE Performance for all its active slices. A question that arises is on the behavio</w:t>
      </w:r>
      <w:r w:rsidR="00200E47" w:rsidRPr="6E9357D8">
        <w:rPr>
          <w:rFonts w:ascii="Times New Roman" w:hAnsi="Times New Roman"/>
          <w:sz w:val="20"/>
          <w:lang w:val="en-GB"/>
        </w:rPr>
        <w:t>u</w:t>
      </w:r>
      <w:r w:rsidRPr="6E9357D8">
        <w:rPr>
          <w:rFonts w:ascii="Times New Roman" w:hAnsi="Times New Roman"/>
          <w:sz w:val="20"/>
          <w:lang w:val="en-GB"/>
        </w:rPr>
        <w:t>r when a UE</w:t>
      </w:r>
      <w:r w:rsidR="007D39F9" w:rsidRPr="6E9357D8">
        <w:rPr>
          <w:rFonts w:ascii="Times New Roman" w:hAnsi="Times New Roman"/>
          <w:sz w:val="20"/>
          <w:lang w:val="en-GB"/>
        </w:rPr>
        <w:t xml:space="preserve"> performance cannot be calculated per slice at the target node.</w:t>
      </w:r>
      <w:r w:rsidR="00B01589" w:rsidRPr="6E9357D8">
        <w:rPr>
          <w:rFonts w:ascii="Times New Roman" w:hAnsi="Times New Roman"/>
          <w:sz w:val="20"/>
          <w:lang w:val="en-GB"/>
        </w:rPr>
        <w:t xml:space="preserve"> I</w:t>
      </w:r>
      <w:r w:rsidR="001E734A" w:rsidRPr="6E9357D8">
        <w:rPr>
          <w:rFonts w:ascii="Times New Roman" w:hAnsi="Times New Roman"/>
          <w:sz w:val="20"/>
          <w:lang w:val="en-GB"/>
        </w:rPr>
        <w:t xml:space="preserve">f UE Performance on a per slice-level granularity is requested but UE does not have any active slices then slice-level UE Performance is not reported. </w:t>
      </w:r>
    </w:p>
    <w:p w14:paraId="61F41464" w14:textId="77777777" w:rsidR="001F6FD0" w:rsidRDefault="001F6FD0" w:rsidP="007C4FC3">
      <w:pPr>
        <w:pStyle w:val="00BodyText"/>
        <w:spacing w:after="0"/>
        <w:rPr>
          <w:rFonts w:ascii="Times New Roman" w:hAnsi="Times New Roman"/>
          <w:sz w:val="20"/>
          <w:lang w:val="en-GB"/>
        </w:rPr>
      </w:pPr>
    </w:p>
    <w:p w14:paraId="17620D30" w14:textId="0E7DFAF0" w:rsidR="001F6FD0" w:rsidRDefault="001F6FD0" w:rsidP="6E9357D8">
      <w:pPr>
        <w:pStyle w:val="00BodyText"/>
        <w:spacing w:after="0"/>
        <w:rPr>
          <w:rFonts w:ascii="Times New Roman" w:hAnsi="Times New Roman"/>
          <w:b/>
          <w:bCs/>
          <w:sz w:val="20"/>
          <w:lang w:val="en-GB"/>
        </w:rPr>
      </w:pPr>
      <w:r w:rsidRPr="6E9357D8">
        <w:rPr>
          <w:rFonts w:ascii="Times New Roman" w:hAnsi="Times New Roman"/>
          <w:b/>
          <w:bCs/>
          <w:sz w:val="20"/>
          <w:lang w:val="en-GB"/>
        </w:rPr>
        <w:t>Proposal</w:t>
      </w:r>
      <w:r w:rsidR="003056A1">
        <w:rPr>
          <w:rFonts w:ascii="Times New Roman" w:hAnsi="Times New Roman"/>
          <w:b/>
          <w:bCs/>
          <w:sz w:val="20"/>
          <w:lang w:val="en-GB"/>
        </w:rPr>
        <w:t xml:space="preserve"> 5</w:t>
      </w:r>
      <w:r w:rsidRPr="6E9357D8">
        <w:rPr>
          <w:rFonts w:ascii="Times New Roman" w:hAnsi="Times New Roman"/>
          <w:b/>
          <w:bCs/>
          <w:sz w:val="20"/>
          <w:lang w:val="en-GB"/>
        </w:rPr>
        <w:t xml:space="preserve">: If </w:t>
      </w:r>
      <w:r w:rsidR="00142668" w:rsidRPr="6E9357D8">
        <w:rPr>
          <w:rFonts w:ascii="Times New Roman" w:hAnsi="Times New Roman"/>
          <w:b/>
          <w:bCs/>
          <w:sz w:val="20"/>
          <w:lang w:val="en-GB"/>
        </w:rPr>
        <w:t>UE at the target node has no active slices</w:t>
      </w:r>
      <w:r w:rsidR="000B411E" w:rsidRPr="6E9357D8">
        <w:rPr>
          <w:rFonts w:ascii="Times New Roman" w:hAnsi="Times New Roman"/>
          <w:b/>
          <w:bCs/>
          <w:sz w:val="20"/>
          <w:lang w:val="en-GB"/>
        </w:rPr>
        <w:t>,</w:t>
      </w:r>
      <w:r w:rsidR="00142668" w:rsidRPr="6E9357D8">
        <w:rPr>
          <w:rFonts w:ascii="Times New Roman" w:hAnsi="Times New Roman"/>
          <w:b/>
          <w:bCs/>
          <w:sz w:val="20"/>
          <w:lang w:val="en-GB"/>
        </w:rPr>
        <w:t xml:space="preserve"> </w:t>
      </w:r>
      <w:r w:rsidR="001E734A" w:rsidRPr="6E9357D8">
        <w:rPr>
          <w:rFonts w:ascii="Times New Roman" w:hAnsi="Times New Roman"/>
          <w:b/>
          <w:bCs/>
          <w:sz w:val="20"/>
          <w:lang w:val="en-GB"/>
        </w:rPr>
        <w:t>slice</w:t>
      </w:r>
      <w:r w:rsidR="00142668" w:rsidRPr="6E9357D8">
        <w:rPr>
          <w:rFonts w:ascii="Times New Roman" w:hAnsi="Times New Roman"/>
          <w:b/>
          <w:bCs/>
          <w:sz w:val="20"/>
          <w:lang w:val="en-GB"/>
        </w:rPr>
        <w:t xml:space="preserve">-level UE Performance is </w:t>
      </w:r>
      <w:r w:rsidR="001E734A" w:rsidRPr="6E9357D8">
        <w:rPr>
          <w:rFonts w:ascii="Times New Roman" w:hAnsi="Times New Roman"/>
          <w:b/>
          <w:bCs/>
          <w:sz w:val="20"/>
          <w:lang w:val="en-GB"/>
        </w:rPr>
        <w:t xml:space="preserve">not </w:t>
      </w:r>
      <w:r w:rsidR="00142668" w:rsidRPr="6E9357D8">
        <w:rPr>
          <w:rFonts w:ascii="Times New Roman" w:hAnsi="Times New Roman"/>
          <w:b/>
          <w:bCs/>
          <w:sz w:val="20"/>
          <w:lang w:val="en-GB"/>
        </w:rPr>
        <w:t>reported from target node to source node.</w:t>
      </w:r>
    </w:p>
    <w:p w14:paraId="26820612" w14:textId="77777777" w:rsidR="0090201F" w:rsidRDefault="0090201F" w:rsidP="007C4FC3">
      <w:pPr>
        <w:pStyle w:val="00BodyText"/>
        <w:spacing w:after="0"/>
        <w:rPr>
          <w:rFonts w:ascii="Times New Roman" w:hAnsi="Times New Roman"/>
          <w:sz w:val="20"/>
          <w:lang w:val="en-GB"/>
        </w:rPr>
      </w:pPr>
    </w:p>
    <w:p w14:paraId="571D682C" w14:textId="77777777" w:rsidR="001E734A" w:rsidRDefault="001E734A" w:rsidP="007C4FC3">
      <w:pPr>
        <w:pStyle w:val="00BodyText"/>
        <w:spacing w:after="0"/>
        <w:rPr>
          <w:rFonts w:ascii="Times New Roman" w:hAnsi="Times New Roman"/>
          <w:sz w:val="20"/>
          <w:lang w:val="en-GB"/>
        </w:rPr>
      </w:pPr>
    </w:p>
    <w:p w14:paraId="07BFC7E1" w14:textId="6E340A99" w:rsidR="004349FA" w:rsidRPr="00886C73" w:rsidRDefault="004349FA" w:rsidP="00886C73">
      <w:pPr>
        <w:pStyle w:val="Heading3"/>
      </w:pPr>
      <w:r w:rsidRPr="00886C73">
        <w:t>2.</w:t>
      </w:r>
      <w:r w:rsidR="00886C73" w:rsidRPr="00886C73">
        <w:t>2.1</w:t>
      </w:r>
      <w:r w:rsidRPr="00886C73">
        <w:tab/>
      </w:r>
      <w:r w:rsidRPr="00886C73">
        <w:tab/>
        <w:t xml:space="preserve">Granularity of slice-level UE Performance </w:t>
      </w:r>
      <w:r w:rsidR="00886C73">
        <w:t>Reporting</w:t>
      </w:r>
    </w:p>
    <w:p w14:paraId="1A2DC49B" w14:textId="77777777" w:rsidR="00886C73" w:rsidRDefault="00886C73" w:rsidP="007C4FC3">
      <w:pPr>
        <w:pStyle w:val="00BodyText"/>
        <w:spacing w:after="0"/>
        <w:rPr>
          <w:rFonts w:ascii="Times New Roman" w:hAnsi="Times New Roman"/>
          <w:sz w:val="20"/>
          <w:lang w:val="en-GB"/>
        </w:rPr>
      </w:pPr>
    </w:p>
    <w:p w14:paraId="600EAD6E" w14:textId="1ABC525E" w:rsidR="00886C73" w:rsidRDefault="00886C73" w:rsidP="007C4FC3">
      <w:pPr>
        <w:pStyle w:val="00BodyText"/>
        <w:spacing w:after="0"/>
        <w:rPr>
          <w:rFonts w:ascii="Times New Roman" w:hAnsi="Times New Roman"/>
          <w:sz w:val="20"/>
          <w:lang w:val="en-GB"/>
        </w:rPr>
      </w:pPr>
      <w:r>
        <w:rPr>
          <w:rFonts w:ascii="Times New Roman" w:hAnsi="Times New Roman"/>
          <w:sz w:val="20"/>
          <w:lang w:val="en-GB"/>
        </w:rPr>
        <w:t xml:space="preserve">One aspect that remains open from several meetings pertains to the granularity of slice-level UE Performance reporting.  </w:t>
      </w:r>
    </w:p>
    <w:p w14:paraId="036C0C7E" w14:textId="37718CA7" w:rsidR="004349FA" w:rsidRDefault="003979B2" w:rsidP="007C4FC3">
      <w:pPr>
        <w:pStyle w:val="00BodyText"/>
        <w:spacing w:after="0"/>
        <w:rPr>
          <w:rFonts w:ascii="Times New Roman" w:hAnsi="Times New Roman"/>
          <w:sz w:val="20"/>
          <w:lang w:val="en-GB"/>
        </w:rPr>
      </w:pPr>
      <w:r>
        <w:rPr>
          <w:rFonts w:ascii="Times New Roman" w:hAnsi="Times New Roman"/>
          <w:sz w:val="20"/>
          <w:lang w:val="en-GB"/>
        </w:rPr>
        <w:t>In the last meeting we made the following agreement:</w:t>
      </w:r>
    </w:p>
    <w:p w14:paraId="581881E6" w14:textId="77777777" w:rsidR="00FD48FB" w:rsidRDefault="00FD48FB" w:rsidP="00FD48FB">
      <w:pPr>
        <w:widowControl w:val="0"/>
        <w:rPr>
          <w:rFonts w:cs="Calibri"/>
          <w:b/>
          <w:color w:val="008000"/>
          <w:sz w:val="18"/>
        </w:rPr>
      </w:pPr>
    </w:p>
    <w:p w14:paraId="1795F45C" w14:textId="79FC8BAB" w:rsidR="00FD48FB" w:rsidRPr="00E734F7" w:rsidRDefault="00FD48FB" w:rsidP="00FD48FB">
      <w:pPr>
        <w:widowControl w:val="0"/>
        <w:rPr>
          <w:rFonts w:cs="Calibri"/>
          <w:b/>
          <w:color w:val="008000"/>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p>
    <w:p w14:paraId="5615B360" w14:textId="124D01D2" w:rsidR="003979B2" w:rsidRPr="00FD48FB" w:rsidRDefault="00FD48FB" w:rsidP="00FD48FB">
      <w:pPr>
        <w:widowControl w:val="0"/>
        <w:rPr>
          <w:rFonts w:cs="Calibri"/>
          <w:b/>
          <w:color w:val="008000"/>
          <w:sz w:val="18"/>
        </w:rPr>
      </w:pPr>
      <w:r>
        <w:t xml:space="preserve">In addition, an open point was captured: </w:t>
      </w:r>
      <w:r w:rsidRPr="00E734F7">
        <w:rPr>
          <w:rFonts w:cs="Calibri"/>
          <w:b/>
          <w:color w:val="0000FF"/>
          <w:sz w:val="18"/>
        </w:rPr>
        <w:t>Other granularity of UE performance are not excluded and to be continued based on cases ...</w:t>
      </w:r>
    </w:p>
    <w:p w14:paraId="578917B6" w14:textId="61E8CACB" w:rsidR="005523C6" w:rsidRDefault="00886C73" w:rsidP="004658C0">
      <w:pPr>
        <w:pStyle w:val="00BodyText"/>
        <w:spacing w:after="0"/>
      </w:pPr>
      <w:r>
        <w:rPr>
          <w:rFonts w:ascii="Times New Roman" w:hAnsi="Times New Roman"/>
          <w:sz w:val="20"/>
          <w:lang w:val="en-GB"/>
        </w:rPr>
        <w:t>Checking SA5 specification TS 28.558 we notice that indeed measurements for UE Performance can be reported</w:t>
      </w:r>
      <w:r w:rsidR="005523C6">
        <w:rPr>
          <w:rFonts w:ascii="Times New Roman" w:hAnsi="Times New Roman"/>
          <w:sz w:val="20"/>
          <w:lang w:val="en-GB"/>
        </w:rPr>
        <w:t xml:space="preserve"> on a slice level granularity namely</w:t>
      </w:r>
      <w:r w:rsidR="004658C0">
        <w:rPr>
          <w:rFonts w:ascii="Times New Roman" w:hAnsi="Times New Roman"/>
          <w:sz w:val="20"/>
          <w:lang w:val="en-GB"/>
        </w:rPr>
        <w:t xml:space="preserve"> </w:t>
      </w:r>
    </w:p>
    <w:p w14:paraId="5CFB8962" w14:textId="77777777" w:rsidR="004658C0" w:rsidRPr="004658C0" w:rsidRDefault="004658C0" w:rsidP="004658C0">
      <w:pPr>
        <w:pStyle w:val="00BodyText"/>
        <w:spacing w:after="0"/>
        <w:rPr>
          <w:rFonts w:ascii="Times New Roman" w:hAnsi="Times New Roman"/>
          <w:sz w:val="20"/>
          <w:lang w:val="en-GB"/>
        </w:rPr>
      </w:pPr>
    </w:p>
    <w:p w14:paraId="06140528" w14:textId="7B761779" w:rsidR="005523C6" w:rsidRPr="005523C6" w:rsidRDefault="005523C6" w:rsidP="005523C6">
      <w:pPr>
        <w:pStyle w:val="ListParagraph"/>
        <w:numPr>
          <w:ilvl w:val="0"/>
          <w:numId w:val="44"/>
        </w:numPr>
        <w:ind w:leftChars="0"/>
        <w:jc w:val="both"/>
        <w:rPr>
          <w:b/>
          <w:bCs/>
          <w:lang w:val="en-US"/>
        </w:rPr>
      </w:pPr>
      <w:r w:rsidRPr="005523C6">
        <w:rPr>
          <w:b/>
          <w:bCs/>
          <w:lang w:val="en-US"/>
        </w:rPr>
        <w:t>Delay Measurements</w:t>
      </w:r>
    </w:p>
    <w:p w14:paraId="3E45DD70" w14:textId="327AF9F8" w:rsidR="005523C6" w:rsidRPr="005523C6" w:rsidRDefault="002E62F6">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color w:val="000000"/>
        </w:rPr>
        <w:t xml:space="preserve"> delay DL air-interface</w:t>
      </w:r>
      <w:r w:rsidR="005523C6">
        <w:rPr>
          <w:szCs w:val="20"/>
        </w:rPr>
        <w:t xml:space="preserve">: This is the </w:t>
      </w:r>
      <w:r w:rsidR="005523C6" w:rsidRPr="006A6D12">
        <w:rPr>
          <w:szCs w:val="20"/>
        </w:rPr>
        <w:t xml:space="preserve">Average delay </w:t>
      </w:r>
      <w:r w:rsidR="005523C6">
        <w:rPr>
          <w:szCs w:val="20"/>
        </w:rPr>
        <w:t>in the DL, providing the average time it takes for packet transmission over the air interface in the downlink direction. It is measured at the gNB-DU. The measurement</w:t>
      </w:r>
      <w:r>
        <w:rPr>
          <w:szCs w:val="20"/>
        </w:rPr>
        <w:t xml:space="preserve"> name</w:t>
      </w:r>
      <w:r w:rsidR="005523C6">
        <w:rPr>
          <w:szCs w:val="20"/>
        </w:rPr>
        <w:t xml:space="preserve"> </w:t>
      </w:r>
      <w:r w:rsidR="005523C6" w:rsidRPr="005523C6">
        <w:rPr>
          <w:color w:val="000000"/>
          <w:lang w:eastAsia="zh-CN"/>
        </w:rPr>
        <w:t xml:space="preserve">has the form </w:t>
      </w:r>
      <w:r w:rsidR="005523C6" w:rsidRPr="005523C6">
        <w:rPr>
          <w:color w:val="000000"/>
          <w:highlight w:val="yellow"/>
          <w:lang w:eastAsia="zh-CN"/>
        </w:rPr>
        <w:t>DRB.AirIfDelayDlUe.</w:t>
      </w:r>
      <w:r w:rsidR="005523C6" w:rsidRPr="005523C6">
        <w:rPr>
          <w:i/>
          <w:iCs/>
          <w:color w:val="000000"/>
          <w:highlight w:val="yellow"/>
          <w:lang w:eastAsia="zh-CN"/>
        </w:rPr>
        <w:t>Filter</w:t>
      </w:r>
      <w:r w:rsidR="005523C6" w:rsidRPr="005523C6">
        <w:rPr>
          <w:color w:val="000000"/>
          <w:lang w:eastAsia="zh-CN"/>
        </w:rPr>
        <w:t xml:space="preserve">,  where </w:t>
      </w:r>
      <w:r w:rsidR="005523C6" w:rsidRPr="005523C6">
        <w:rPr>
          <w:i/>
          <w:iCs/>
          <w:color w:val="000000"/>
          <w:highlight w:val="yellow"/>
          <w:lang w:eastAsia="zh-CN"/>
        </w:rPr>
        <w:t>Filter</w:t>
      </w:r>
      <w:r w:rsidR="005523C6" w:rsidRPr="005523C6">
        <w:rPr>
          <w:color w:val="000000"/>
          <w:highlight w:val="yellow"/>
          <w:lang w:eastAsia="zh-CN"/>
        </w:rPr>
        <w:t xml:space="preserve"> is a combination of QoS level and S-NSSAI, QoS level represents the mapped 5QI or QCI level, and SNSSAI represents S-NSSAI</w:t>
      </w:r>
      <w:r w:rsidR="005523C6" w:rsidRPr="005523C6">
        <w:rPr>
          <w:color w:val="000000"/>
          <w:lang w:eastAsia="zh-CN"/>
        </w:rPr>
        <w:t xml:space="preserve">. </w:t>
      </w:r>
      <w:r w:rsidR="005523C6">
        <w:rPr>
          <w:szCs w:val="20"/>
        </w:rPr>
        <w:t xml:space="preserve">It is described in </w:t>
      </w:r>
      <w:r w:rsidR="005523C6" w:rsidRPr="006A6D12">
        <w:rPr>
          <w:szCs w:val="20"/>
        </w:rPr>
        <w:t>TS 28.55</w:t>
      </w:r>
      <w:r w:rsidR="005523C6">
        <w:rPr>
          <w:szCs w:val="20"/>
        </w:rPr>
        <w:t xml:space="preserve">8, clause </w:t>
      </w:r>
      <w:r w:rsidR="005523C6">
        <w:t>6</w:t>
      </w:r>
      <w:r w:rsidR="005523C6" w:rsidRPr="00B102D2">
        <w:t>.</w:t>
      </w:r>
      <w:r w:rsidR="005523C6">
        <w:t>3</w:t>
      </w:r>
      <w:r w:rsidR="005523C6" w:rsidRPr="00B102D2">
        <w:t>.</w:t>
      </w:r>
      <w:r w:rsidR="005523C6">
        <w:t>1.1</w:t>
      </w:r>
      <w:r w:rsidR="005523C6" w:rsidRPr="005523C6">
        <w:rPr>
          <w:color w:val="000000"/>
        </w:rPr>
        <w:t>.1</w:t>
      </w:r>
      <w:r w:rsidR="005523C6">
        <w:rPr>
          <w:szCs w:val="20"/>
        </w:rPr>
        <w:t xml:space="preserve">. </w:t>
      </w:r>
    </w:p>
    <w:p w14:paraId="635C7873" w14:textId="773C4357" w:rsidR="002E62F6" w:rsidRPr="002E62F6" w:rsidRDefault="002E62F6" w:rsidP="002E62F6">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color w:val="000000"/>
        </w:rPr>
        <w:t xml:space="preserve"> delay DL in gNB-DU</w:t>
      </w:r>
      <w:r w:rsidR="005523C6">
        <w:rPr>
          <w:szCs w:val="20"/>
        </w:rPr>
        <w:t xml:space="preserve">: This is the average RLC SDU delay in the DL within the gNB-DU, </w:t>
      </w:r>
      <w:r w:rsidR="005523C6" w:rsidRPr="000A1D85">
        <w:rPr>
          <w:szCs w:val="20"/>
        </w:rPr>
        <w:t>for initial transmission of all RLC packets</w:t>
      </w:r>
      <w:r w:rsidR="005523C6">
        <w:rPr>
          <w:szCs w:val="20"/>
        </w:rPr>
        <w:t xml:space="preserve">. It is measured at the gNB-DU. </w:t>
      </w:r>
      <w:r w:rsidR="005523C6" w:rsidRPr="002E62F6">
        <w:rPr>
          <w:highlight w:val="yellow"/>
        </w:rPr>
        <w:t xml:space="preserve">The measurement name has the form </w:t>
      </w:r>
      <w:r w:rsidR="005523C6" w:rsidRPr="002E62F6">
        <w:rPr>
          <w:highlight w:val="yellow"/>
          <w:lang w:val="en-US"/>
        </w:rPr>
        <w:t>DRB.RlcSduDelayDlUe.</w:t>
      </w:r>
      <w:r w:rsidR="005523C6" w:rsidRPr="002E62F6">
        <w:rPr>
          <w:i/>
          <w:iCs/>
          <w:highlight w:val="yellow"/>
          <w:lang w:val="en-US"/>
        </w:rPr>
        <w:t>Filter</w:t>
      </w:r>
      <w:r w:rsidR="005523C6" w:rsidRPr="002E62F6">
        <w:rPr>
          <w:highlight w:val="yellow"/>
          <w:lang w:val="en-US"/>
        </w:rPr>
        <w:t>, w</w:t>
      </w:r>
      <w:r w:rsidR="005523C6" w:rsidRPr="002E62F6">
        <w:rPr>
          <w:color w:val="000000"/>
          <w:highlight w:val="yellow"/>
          <w:lang w:eastAsia="zh-CN"/>
        </w:rPr>
        <w:t>here Filter is a combination of QoS level and S-NSSAI, QoS level represents the mapped 5QI or QCI level, and SNSSAI represents S-NSSAI.</w:t>
      </w:r>
      <w:r w:rsidR="005523C6" w:rsidRPr="005523C6">
        <w:rPr>
          <w:color w:val="000000"/>
          <w:lang w:eastAsia="zh-CN"/>
        </w:rPr>
        <w:t xml:space="preserve"> </w:t>
      </w:r>
      <w:r w:rsidR="005523C6" w:rsidRPr="005523C6">
        <w:rPr>
          <w:szCs w:val="20"/>
        </w:rPr>
        <w:t xml:space="preserve">It is described in TS 28.558, clause </w:t>
      </w:r>
      <w:r w:rsidR="005523C6">
        <w:t>6</w:t>
      </w:r>
      <w:r w:rsidR="005523C6" w:rsidRPr="00B102D2">
        <w:t>.</w:t>
      </w:r>
      <w:r w:rsidR="005523C6">
        <w:t>3</w:t>
      </w:r>
      <w:r w:rsidR="005523C6" w:rsidRPr="00B102D2">
        <w:t>.</w:t>
      </w:r>
      <w:r w:rsidR="005523C6">
        <w:t>1.1</w:t>
      </w:r>
      <w:r w:rsidR="005523C6" w:rsidRPr="005523C6">
        <w:rPr>
          <w:color w:val="000000"/>
        </w:rPr>
        <w:t>.2</w:t>
      </w:r>
      <w:r w:rsidR="005523C6" w:rsidRPr="005523C6">
        <w:rPr>
          <w:szCs w:val="20"/>
        </w:rPr>
        <w:t>.</w:t>
      </w:r>
    </w:p>
    <w:p w14:paraId="74BF9506" w14:textId="56616912" w:rsidR="002E62F6" w:rsidRPr="002E62F6" w:rsidRDefault="002E62F6" w:rsidP="002E62F6">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rPr>
        <w:t xml:space="preserve"> delay DL on F1-U</w:t>
      </w:r>
      <w:r w:rsidR="005523C6" w:rsidRPr="002E62F6">
        <w:t xml:space="preserve">: This is the average GTP packet delay DL on the F1-U interface. It is measured at the gNB-CU-UP. </w:t>
      </w:r>
      <w:r w:rsidRPr="002E62F6">
        <w:rPr>
          <w:highlight w:val="yellow"/>
        </w:rPr>
        <w:t xml:space="preserve">The measurement name has the form </w:t>
      </w:r>
      <w:r w:rsidRPr="002E62F6">
        <w:rPr>
          <w:highlight w:val="yellow"/>
          <w:lang w:val="en-US"/>
        </w:rPr>
        <w:t>DRB.PdcpF1DelayDlUe.</w:t>
      </w:r>
      <w:r w:rsidRPr="002E62F6">
        <w:rPr>
          <w:i/>
          <w:iCs/>
          <w:highlight w:val="yellow"/>
          <w:lang w:val="en-US"/>
        </w:rPr>
        <w:t>Filter</w:t>
      </w:r>
      <w:r w:rsidRPr="002E62F6">
        <w:rPr>
          <w:highlight w:val="yellow"/>
          <w:lang w:val="en-US"/>
        </w:rPr>
        <w:t xml:space="preserve">,  </w:t>
      </w:r>
      <w:r w:rsidRPr="002E62F6">
        <w:rPr>
          <w:color w:val="000000"/>
          <w:highlight w:val="yellow"/>
          <w:lang w:eastAsia="zh-CN"/>
        </w:rPr>
        <w:t xml:space="preserve">where </w:t>
      </w:r>
      <w:r w:rsidRPr="002E62F6">
        <w:rPr>
          <w:i/>
          <w:iCs/>
          <w:color w:val="000000"/>
          <w:highlight w:val="yellow"/>
          <w:lang w:eastAsia="zh-CN"/>
        </w:rPr>
        <w:t>Filter</w:t>
      </w:r>
      <w:r w:rsidRPr="002E62F6">
        <w:rPr>
          <w:color w:val="000000"/>
          <w:highlight w:val="yellow"/>
          <w:lang w:eastAsia="zh-CN"/>
        </w:rPr>
        <w:t xml:space="preserve"> is a combination of QoS level and S-NSSAI, QoS level represents the mapped 5QI or QCI level, and SNSSAI represents S-NSSAI</w:t>
      </w:r>
      <w:r w:rsidRPr="001C5D4D">
        <w:rPr>
          <w:color w:val="000000"/>
          <w:lang w:eastAsia="zh-CN"/>
        </w:rPr>
        <w:t>.</w:t>
      </w:r>
      <w:r>
        <w:rPr>
          <w:color w:val="000000"/>
          <w:lang w:eastAsia="zh-CN"/>
        </w:rPr>
        <w:t xml:space="preserve"> </w:t>
      </w:r>
      <w:r w:rsidR="005523C6" w:rsidRPr="002E62F6">
        <w:t xml:space="preserve">It is described in TS 28.558, clause </w:t>
      </w:r>
      <w:r w:rsidR="005523C6">
        <w:t>6</w:t>
      </w:r>
      <w:r w:rsidR="005523C6" w:rsidRPr="00B102D2">
        <w:t>.</w:t>
      </w:r>
      <w:r w:rsidR="005523C6">
        <w:t>3</w:t>
      </w:r>
      <w:r w:rsidR="005523C6" w:rsidRPr="00B102D2">
        <w:t>.</w:t>
      </w:r>
      <w:r w:rsidR="005523C6">
        <w:t>1.1</w:t>
      </w:r>
      <w:r w:rsidR="005523C6" w:rsidRPr="002E62F6">
        <w:rPr>
          <w:color w:val="000000"/>
        </w:rPr>
        <w:t>.3</w:t>
      </w:r>
      <w:r w:rsidR="005523C6" w:rsidRPr="002E62F6">
        <w:t>.</w:t>
      </w:r>
    </w:p>
    <w:p w14:paraId="0FBD82B5" w14:textId="13D95B51" w:rsidR="005523C6" w:rsidRPr="002E62F6" w:rsidRDefault="002E62F6" w:rsidP="002E62F6">
      <w:pPr>
        <w:pStyle w:val="ListParagraph"/>
        <w:numPr>
          <w:ilvl w:val="1"/>
          <w:numId w:val="43"/>
        </w:numPr>
        <w:ind w:leftChars="0" w:left="284" w:firstLine="0"/>
        <w:contextualSpacing/>
        <w:jc w:val="both"/>
        <w:rPr>
          <w:szCs w:val="20"/>
          <w:lang w:val="en-US"/>
        </w:rPr>
      </w:pPr>
      <w:r w:rsidRPr="002E62F6">
        <w:rPr>
          <w:b/>
          <w:bCs/>
          <w:lang w:eastAsia="zh-CN"/>
        </w:rPr>
        <w:t>Average</w:t>
      </w:r>
      <w:r w:rsidRPr="002E62F6">
        <w:rPr>
          <w:b/>
          <w:bCs/>
        </w:rPr>
        <w:t xml:space="preserve"> delay DL in CU-UP</w:t>
      </w:r>
      <w:r w:rsidR="005523C6" w:rsidRPr="002E62F6">
        <w:t>: This is the average PDCP SDU delay on the downlink within the gNB-CU-UP, for all PDCP packets. It is measured at the gNB-CU-UP.</w:t>
      </w:r>
      <w:r>
        <w:t xml:space="preserve"> </w:t>
      </w:r>
      <w:r w:rsidRPr="002E62F6">
        <w:rPr>
          <w:highlight w:val="yellow"/>
        </w:rPr>
        <w:t xml:space="preserve">The measurement name has the form </w:t>
      </w:r>
      <w:r w:rsidRPr="002E62F6">
        <w:rPr>
          <w:highlight w:val="yellow"/>
          <w:lang w:val="en-US"/>
        </w:rPr>
        <w:t>DRB.PdcpSduDelayDlUe.</w:t>
      </w:r>
      <w:r w:rsidRPr="002E62F6">
        <w:rPr>
          <w:i/>
          <w:iCs/>
          <w:highlight w:val="yellow"/>
          <w:lang w:val="en-US"/>
        </w:rPr>
        <w:t>Filter</w:t>
      </w:r>
      <w:r w:rsidRPr="002E62F6">
        <w:rPr>
          <w:highlight w:val="yellow"/>
          <w:lang w:val="en-US"/>
        </w:rPr>
        <w:t>, w</w:t>
      </w:r>
      <w:r w:rsidRPr="002E62F6">
        <w:rPr>
          <w:color w:val="000000"/>
          <w:highlight w:val="yellow"/>
          <w:lang w:eastAsia="zh-CN"/>
        </w:rPr>
        <w:t xml:space="preserve">here </w:t>
      </w:r>
      <w:r w:rsidRPr="002E62F6">
        <w:rPr>
          <w:i/>
          <w:iCs/>
          <w:color w:val="000000"/>
          <w:highlight w:val="yellow"/>
          <w:lang w:eastAsia="zh-CN"/>
        </w:rPr>
        <w:t>Filter</w:t>
      </w:r>
      <w:r w:rsidRPr="002E62F6">
        <w:rPr>
          <w:color w:val="000000"/>
          <w:highlight w:val="yellow"/>
          <w:lang w:eastAsia="zh-CN"/>
        </w:rPr>
        <w:t xml:space="preserve"> is a combination of QoS level and S-NSSAI, QoS level represents the mapped 5QI or QCI level, and SNSSAI represents S-NSSAI.</w:t>
      </w:r>
      <w:r w:rsidR="005523C6" w:rsidRPr="002E62F6">
        <w:t xml:space="preserve"> It is described in TS 28.558, clause </w:t>
      </w:r>
      <w:r w:rsidR="005523C6">
        <w:t>6</w:t>
      </w:r>
      <w:r w:rsidR="005523C6" w:rsidRPr="00B102D2">
        <w:t>.</w:t>
      </w:r>
      <w:r w:rsidR="005523C6">
        <w:t>3</w:t>
      </w:r>
      <w:r w:rsidR="005523C6" w:rsidRPr="00B102D2">
        <w:t>.</w:t>
      </w:r>
      <w:r w:rsidR="005523C6">
        <w:t>1.1</w:t>
      </w:r>
      <w:r w:rsidR="005523C6" w:rsidRPr="002E62F6">
        <w:rPr>
          <w:color w:val="000000"/>
        </w:rPr>
        <w:t>.4</w:t>
      </w:r>
      <w:r w:rsidR="005523C6" w:rsidRPr="002E62F6">
        <w:t>.</w:t>
      </w:r>
    </w:p>
    <w:p w14:paraId="084B0FFA" w14:textId="77777777" w:rsidR="005523C6" w:rsidRDefault="005523C6" w:rsidP="005523C6">
      <w:pPr>
        <w:pStyle w:val="ListParagraph"/>
        <w:ind w:leftChars="0" w:left="0"/>
        <w:jc w:val="both"/>
        <w:rPr>
          <w:szCs w:val="20"/>
        </w:rPr>
      </w:pPr>
    </w:p>
    <w:p w14:paraId="42B09FEB" w14:textId="4789AA09" w:rsidR="005523C6" w:rsidRDefault="005523C6" w:rsidP="005523C6">
      <w:pPr>
        <w:pStyle w:val="ListParagraph"/>
        <w:ind w:leftChars="0" w:left="0"/>
        <w:jc w:val="both"/>
        <w:rPr>
          <w:szCs w:val="20"/>
        </w:rPr>
      </w:pPr>
      <w:r>
        <w:rPr>
          <w:szCs w:val="20"/>
        </w:rPr>
        <w:lastRenderedPageBreak/>
        <w:t>Similarly,</w:t>
      </w:r>
      <w:r w:rsidR="00A1193F">
        <w:rPr>
          <w:szCs w:val="20"/>
        </w:rPr>
        <w:t xml:space="preserve"> in the uplink: </w:t>
      </w:r>
    </w:p>
    <w:p w14:paraId="0CF3D9C2" w14:textId="77777777" w:rsidR="005523C6" w:rsidRPr="00906EBB" w:rsidRDefault="005523C6" w:rsidP="005523C6">
      <w:pPr>
        <w:pStyle w:val="ListParagraph"/>
        <w:ind w:leftChars="0" w:left="0"/>
        <w:jc w:val="both"/>
        <w:rPr>
          <w:szCs w:val="20"/>
        </w:rPr>
      </w:pPr>
    </w:p>
    <w:p w14:paraId="4796A52E" w14:textId="0F90D8AC" w:rsidR="005523C6" w:rsidRPr="006A6D12" w:rsidRDefault="00A1193F" w:rsidP="005523C6">
      <w:pPr>
        <w:pStyle w:val="ListParagraph"/>
        <w:numPr>
          <w:ilvl w:val="1"/>
          <w:numId w:val="43"/>
        </w:numPr>
        <w:ind w:leftChars="0" w:left="1080"/>
        <w:contextualSpacing/>
        <w:jc w:val="both"/>
        <w:rPr>
          <w:szCs w:val="20"/>
        </w:rPr>
      </w:pPr>
      <w:r w:rsidRPr="00A1193F">
        <w:rPr>
          <w:b/>
          <w:bCs/>
          <w:color w:val="000000"/>
        </w:rPr>
        <w:t>Average delay UL on over-the-air interface</w:t>
      </w:r>
      <w:r w:rsidR="005523C6">
        <w:rPr>
          <w:szCs w:val="20"/>
        </w:rPr>
        <w:t xml:space="preserve">: This is the air interface UL delay. It is defined in TS 38.314, </w:t>
      </w:r>
      <w:r w:rsidR="005523C6" w:rsidRPr="006A6D12">
        <w:rPr>
          <w:szCs w:val="20"/>
        </w:rPr>
        <w:t>clause 4.2.1.2.2</w:t>
      </w:r>
      <w:r w:rsidR="005523C6">
        <w:rPr>
          <w:szCs w:val="20"/>
        </w:rPr>
        <w:t xml:space="preserve"> (and in TS 28.558, clause </w:t>
      </w:r>
      <w:r w:rsidR="005523C6" w:rsidRPr="002E5CD3">
        <w:rPr>
          <w:color w:val="000000"/>
        </w:rPr>
        <w:t>6.</w:t>
      </w:r>
      <w:r w:rsidR="005523C6">
        <w:rPr>
          <w:color w:val="000000"/>
        </w:rPr>
        <w:t>3</w:t>
      </w:r>
      <w:r w:rsidR="005523C6" w:rsidRPr="002E5CD3">
        <w:rPr>
          <w:color w:val="000000"/>
        </w:rPr>
        <w:t>.1.1.</w:t>
      </w:r>
      <w:r w:rsidR="005523C6">
        <w:rPr>
          <w:color w:val="000000"/>
        </w:rPr>
        <w:t>6</w:t>
      </w:r>
      <w:r w:rsidR="005523C6">
        <w:rPr>
          <w:szCs w:val="20"/>
        </w:rPr>
        <w:t>)</w:t>
      </w:r>
      <w:r w:rsidR="005523C6" w:rsidRPr="006A6D12">
        <w:rPr>
          <w:szCs w:val="20"/>
        </w:rPr>
        <w:t>.</w:t>
      </w:r>
      <w:r w:rsidR="005523C6">
        <w:rPr>
          <w:szCs w:val="20"/>
        </w:rPr>
        <w:t xml:space="preserve"> It is measured at the gNB-DU.</w:t>
      </w:r>
      <w:r>
        <w:rPr>
          <w:szCs w:val="20"/>
        </w:rPr>
        <w:t xml:space="preserve"> </w:t>
      </w:r>
      <w:r w:rsidRPr="00A1193F">
        <w:rPr>
          <w:highlight w:val="yellow"/>
        </w:rPr>
        <w:t xml:space="preserve">The measurement name has the form </w:t>
      </w:r>
      <w:r w:rsidRPr="00A1193F">
        <w:rPr>
          <w:highlight w:val="yellow"/>
          <w:lang w:val="en-US"/>
        </w:rPr>
        <w:t>DRB.AirIfDelayUlUe.</w:t>
      </w:r>
      <w:r w:rsidRPr="00A1193F">
        <w:rPr>
          <w:i/>
          <w:iCs/>
          <w:highlight w:val="yellow"/>
          <w:lang w:val="en-US"/>
        </w:rPr>
        <w:t>Filter</w:t>
      </w:r>
      <w:r w:rsidRPr="00A1193F">
        <w:rPr>
          <w:highlight w:val="yellow"/>
          <w:lang w:val="en-US"/>
        </w:rPr>
        <w:t xml:space="preserve">,  </w:t>
      </w:r>
      <w:r w:rsidRPr="00A1193F">
        <w:rPr>
          <w:color w:val="000000"/>
          <w:highlight w:val="yellow"/>
          <w:lang w:eastAsia="zh-CN"/>
        </w:rPr>
        <w:t xml:space="preserve">where </w:t>
      </w:r>
      <w:r w:rsidRPr="00A1193F">
        <w:rPr>
          <w:i/>
          <w:iCs/>
          <w:color w:val="000000"/>
          <w:highlight w:val="yellow"/>
          <w:lang w:eastAsia="zh-CN"/>
        </w:rPr>
        <w:t>Filter</w:t>
      </w:r>
      <w:r w:rsidRPr="00A1193F">
        <w:rPr>
          <w:color w:val="000000"/>
          <w:highlight w:val="yellow"/>
          <w:lang w:eastAsia="zh-CN"/>
        </w:rPr>
        <w:t xml:space="preserve"> is a combination of QoS level and S-NSSAI, QoS level represents the mapped 5QI or QCI level, and SNSSAI represents S-NSSAI.</w:t>
      </w:r>
    </w:p>
    <w:p w14:paraId="794BBFA9" w14:textId="2EB6BDC0" w:rsidR="005523C6" w:rsidRPr="002D77FE" w:rsidRDefault="00A1193F" w:rsidP="005523C6">
      <w:pPr>
        <w:pStyle w:val="ListParagraph"/>
        <w:numPr>
          <w:ilvl w:val="1"/>
          <w:numId w:val="43"/>
        </w:numPr>
        <w:ind w:leftChars="0" w:left="1080"/>
        <w:contextualSpacing/>
        <w:jc w:val="both"/>
        <w:rPr>
          <w:szCs w:val="20"/>
        </w:rPr>
      </w:pPr>
      <w:r w:rsidRPr="00A1193F">
        <w:rPr>
          <w:b/>
          <w:bCs/>
          <w:noProof/>
          <w:lang w:eastAsia="ja-JP"/>
        </w:rPr>
        <w:t>Average RLC packet delay in the UL</w:t>
      </w:r>
      <w:r w:rsidR="005523C6" w:rsidRPr="002D77FE">
        <w:rPr>
          <w:szCs w:val="20"/>
        </w:rPr>
        <w:t xml:space="preserve">: </w:t>
      </w:r>
      <w:r>
        <w:rPr>
          <w:szCs w:val="20"/>
        </w:rPr>
        <w:t>This</w:t>
      </w:r>
      <w:r w:rsidR="005523C6">
        <w:rPr>
          <w:szCs w:val="20"/>
        </w:rPr>
        <w:t xml:space="preserve"> measures RLC packet delay in the UL</w:t>
      </w:r>
      <w:r>
        <w:rPr>
          <w:szCs w:val="20"/>
        </w:rPr>
        <w:t>, i.e., the delay within the gNB-DU</w:t>
      </w:r>
      <w:r w:rsidR="005523C6">
        <w:rPr>
          <w:szCs w:val="20"/>
        </w:rPr>
        <w:t xml:space="preserve">. </w:t>
      </w:r>
      <w:r w:rsidR="005523C6" w:rsidRPr="002D77FE">
        <w:rPr>
          <w:szCs w:val="20"/>
        </w:rPr>
        <w:t>It is</w:t>
      </w:r>
      <w:r w:rsidR="005523C6">
        <w:rPr>
          <w:szCs w:val="20"/>
        </w:rPr>
        <w:t xml:space="preserve"> defined in TS 38.314, clause</w:t>
      </w:r>
      <w:r w:rsidR="005523C6" w:rsidRPr="006A6D12">
        <w:rPr>
          <w:szCs w:val="20"/>
        </w:rPr>
        <w:t xml:space="preserve"> 4.2.1.2.3</w:t>
      </w:r>
      <w:r w:rsidR="005523C6">
        <w:rPr>
          <w:szCs w:val="20"/>
        </w:rPr>
        <w:t xml:space="preserve"> (and in TS 28.558, clause </w:t>
      </w:r>
      <w:r w:rsidR="005523C6">
        <w:rPr>
          <w:color w:val="000000"/>
        </w:rPr>
        <w:t>6</w:t>
      </w:r>
      <w:r w:rsidR="005523C6" w:rsidRPr="002E5CD3">
        <w:rPr>
          <w:color w:val="000000"/>
        </w:rPr>
        <w:t>.</w:t>
      </w:r>
      <w:r w:rsidR="005523C6">
        <w:rPr>
          <w:color w:val="000000"/>
        </w:rPr>
        <w:t>3</w:t>
      </w:r>
      <w:r w:rsidR="005523C6" w:rsidRPr="002E5CD3">
        <w:rPr>
          <w:color w:val="000000"/>
        </w:rPr>
        <w:t>.1.1.</w:t>
      </w:r>
      <w:r w:rsidR="005523C6">
        <w:rPr>
          <w:color w:val="000000"/>
        </w:rPr>
        <w:t>7</w:t>
      </w:r>
      <w:r w:rsidR="005523C6">
        <w:rPr>
          <w:szCs w:val="20"/>
        </w:rPr>
        <w:t>)</w:t>
      </w:r>
      <w:r w:rsidR="005523C6" w:rsidRPr="006A6D12">
        <w:rPr>
          <w:szCs w:val="20"/>
        </w:rPr>
        <w:t>.</w:t>
      </w:r>
      <w:r w:rsidR="005523C6">
        <w:rPr>
          <w:szCs w:val="20"/>
        </w:rPr>
        <w:t xml:space="preserve"> It is measured at the gNB-DU.</w:t>
      </w:r>
      <w:r>
        <w:rPr>
          <w:szCs w:val="20"/>
        </w:rPr>
        <w:t xml:space="preserve"> </w:t>
      </w:r>
      <w:r w:rsidRPr="00A1193F">
        <w:rPr>
          <w:highlight w:val="yellow"/>
        </w:rPr>
        <w:t xml:space="preserve">The measurement name has the form </w:t>
      </w:r>
      <w:r w:rsidRPr="00A1193F">
        <w:rPr>
          <w:highlight w:val="yellow"/>
          <w:lang w:val="en-US"/>
        </w:rPr>
        <w:t>DRB.RlcDelayUlUe.</w:t>
      </w:r>
      <w:r w:rsidRPr="00A1193F">
        <w:rPr>
          <w:i/>
          <w:iCs/>
          <w:highlight w:val="yellow"/>
          <w:lang w:val="en-US"/>
        </w:rPr>
        <w:t>Filter</w:t>
      </w:r>
      <w:r w:rsidRPr="00A1193F">
        <w:rPr>
          <w:highlight w:val="yellow"/>
          <w:lang w:val="en-US"/>
        </w:rPr>
        <w:t xml:space="preserve">, </w:t>
      </w:r>
      <w:r>
        <w:rPr>
          <w:highlight w:val="yellow"/>
          <w:lang w:val="en-US"/>
        </w:rPr>
        <w:t>w</w:t>
      </w:r>
      <w:r w:rsidRPr="00A1193F">
        <w:rPr>
          <w:color w:val="000000"/>
          <w:highlight w:val="yellow"/>
          <w:lang w:eastAsia="zh-CN"/>
        </w:rPr>
        <w:t xml:space="preserve">here </w:t>
      </w:r>
      <w:r w:rsidRPr="00A1193F">
        <w:rPr>
          <w:i/>
          <w:iCs/>
          <w:color w:val="000000"/>
          <w:highlight w:val="yellow"/>
          <w:lang w:eastAsia="zh-CN"/>
        </w:rPr>
        <w:t>Filter</w:t>
      </w:r>
      <w:r w:rsidRPr="00A1193F">
        <w:rPr>
          <w:color w:val="000000"/>
          <w:highlight w:val="yellow"/>
          <w:lang w:eastAsia="zh-CN"/>
        </w:rPr>
        <w:t xml:space="preserve"> is a combination of QoS level and S-NSSAI, QoS level represents the mapped 5QI or QCI level, and SNSSAI represents S-NSSAI.</w:t>
      </w:r>
    </w:p>
    <w:p w14:paraId="6A04A117" w14:textId="5342094F" w:rsidR="005523C6" w:rsidRPr="002D77FE" w:rsidRDefault="00907E22" w:rsidP="005523C6">
      <w:pPr>
        <w:pStyle w:val="ListParagraph"/>
        <w:numPr>
          <w:ilvl w:val="1"/>
          <w:numId w:val="43"/>
        </w:numPr>
        <w:ind w:leftChars="0" w:left="1080"/>
        <w:contextualSpacing/>
        <w:jc w:val="both"/>
        <w:rPr>
          <w:szCs w:val="20"/>
        </w:rPr>
      </w:pPr>
      <w:r>
        <w:rPr>
          <w:b/>
          <w:bCs/>
          <w:szCs w:val="20"/>
        </w:rPr>
        <w:t>A</w:t>
      </w:r>
      <w:r w:rsidR="005523C6" w:rsidRPr="00406AFF">
        <w:rPr>
          <w:b/>
          <w:bCs/>
          <w:szCs w:val="20"/>
        </w:rPr>
        <w:t>verage delay UL on F1-U)</w:t>
      </w:r>
      <w:r w:rsidR="005523C6">
        <w:rPr>
          <w:szCs w:val="20"/>
        </w:rPr>
        <w:t xml:space="preserve">: This is the average GTP packet delay UL on the F1-U interface. </w:t>
      </w:r>
      <w:r w:rsidR="005523C6">
        <w:t>I</w:t>
      </w:r>
      <w:r w:rsidR="005523C6" w:rsidRPr="00443309">
        <w:t xml:space="preserve">t is measured using </w:t>
      </w:r>
      <w:r w:rsidR="005523C6" w:rsidRPr="00443309">
        <w:rPr>
          <w:lang w:eastAsia="zh-CN"/>
        </w:rPr>
        <w:t>the same metric as the average</w:t>
      </w:r>
      <w:r w:rsidR="005523C6" w:rsidRPr="00443309">
        <w:t xml:space="preserve"> delay DL on F1-U</w:t>
      </w:r>
      <w:r w:rsidR="005523C6" w:rsidRPr="00443309">
        <w:rPr>
          <w:lang w:eastAsia="zh-CN"/>
        </w:rPr>
        <w:t xml:space="preserve"> defined in </w:t>
      </w:r>
      <w:r w:rsidR="005523C6" w:rsidDel="00F36F45">
        <w:rPr>
          <w:szCs w:val="20"/>
        </w:rPr>
        <w:t xml:space="preserve">TS </w:t>
      </w:r>
      <w:r w:rsidR="005523C6" w:rsidRPr="006A6D12" w:rsidDel="00F36F45">
        <w:rPr>
          <w:szCs w:val="20"/>
        </w:rPr>
        <w:t>28.55</w:t>
      </w:r>
      <w:r w:rsidR="005523C6">
        <w:rPr>
          <w:szCs w:val="20"/>
        </w:rPr>
        <w:t>8</w:t>
      </w:r>
      <w:r w:rsidR="005523C6" w:rsidDel="00F36F45">
        <w:rPr>
          <w:szCs w:val="20"/>
        </w:rPr>
        <w:t xml:space="preserve">, clause </w:t>
      </w:r>
      <w:r w:rsidR="005523C6">
        <w:t>6</w:t>
      </w:r>
      <w:r w:rsidR="005523C6" w:rsidRPr="00B102D2">
        <w:t>.</w:t>
      </w:r>
      <w:r w:rsidR="005523C6">
        <w:t>3</w:t>
      </w:r>
      <w:r w:rsidR="005523C6" w:rsidRPr="00B102D2">
        <w:t>.</w:t>
      </w:r>
      <w:r w:rsidR="005523C6">
        <w:t>1.1</w:t>
      </w:r>
      <w:r w:rsidR="005523C6" w:rsidRPr="00AC22D1">
        <w:rPr>
          <w:color w:val="000000"/>
        </w:rPr>
        <w:t>.</w:t>
      </w:r>
      <w:r w:rsidR="005523C6">
        <w:rPr>
          <w:color w:val="000000"/>
        </w:rPr>
        <w:t>3</w:t>
      </w:r>
      <w:r w:rsidR="005523C6" w:rsidRPr="002D77FE" w:rsidDel="00F36F45">
        <w:rPr>
          <w:szCs w:val="20"/>
        </w:rPr>
        <w:t>.</w:t>
      </w:r>
      <w:r w:rsidR="005523C6">
        <w:rPr>
          <w:szCs w:val="20"/>
        </w:rPr>
        <w:t xml:space="preserve"> It is measured by the gNB-CU-UP.</w:t>
      </w:r>
      <w:r w:rsidR="00503B98">
        <w:rPr>
          <w:szCs w:val="20"/>
        </w:rPr>
        <w:t xml:space="preserve"> </w:t>
      </w:r>
      <w:r w:rsidRPr="002E62F6">
        <w:rPr>
          <w:highlight w:val="yellow"/>
        </w:rPr>
        <w:t xml:space="preserve">The measurement name has the form </w:t>
      </w:r>
      <w:r w:rsidRPr="002E62F6">
        <w:rPr>
          <w:highlight w:val="yellow"/>
          <w:lang w:val="en-US"/>
        </w:rPr>
        <w:t>DRB.PdcpF1Delay</w:t>
      </w:r>
      <w:r>
        <w:rPr>
          <w:highlight w:val="yellow"/>
          <w:lang w:val="en-US"/>
        </w:rPr>
        <w:t>U</w:t>
      </w:r>
      <w:r w:rsidRPr="002E62F6">
        <w:rPr>
          <w:highlight w:val="yellow"/>
          <w:lang w:val="en-US"/>
        </w:rPr>
        <w:t>lUe.</w:t>
      </w:r>
      <w:r w:rsidRPr="002E62F6">
        <w:rPr>
          <w:i/>
          <w:iCs/>
          <w:highlight w:val="yellow"/>
          <w:lang w:val="en-US"/>
        </w:rPr>
        <w:t>Filter</w:t>
      </w:r>
      <w:r w:rsidRPr="002E62F6">
        <w:rPr>
          <w:highlight w:val="yellow"/>
          <w:lang w:val="en-US"/>
        </w:rPr>
        <w:t xml:space="preserve">,  </w:t>
      </w:r>
      <w:r w:rsidRPr="002E62F6">
        <w:rPr>
          <w:color w:val="000000"/>
          <w:highlight w:val="yellow"/>
          <w:lang w:eastAsia="zh-CN"/>
        </w:rPr>
        <w:t xml:space="preserve">where </w:t>
      </w:r>
      <w:r w:rsidRPr="002E62F6">
        <w:rPr>
          <w:i/>
          <w:iCs/>
          <w:color w:val="000000"/>
          <w:highlight w:val="yellow"/>
          <w:lang w:eastAsia="zh-CN"/>
        </w:rPr>
        <w:t>Filter</w:t>
      </w:r>
      <w:r w:rsidRPr="002E62F6">
        <w:rPr>
          <w:color w:val="000000"/>
          <w:highlight w:val="yellow"/>
          <w:lang w:eastAsia="zh-CN"/>
        </w:rPr>
        <w:t xml:space="preserve"> is a combination of QoS level and S-NSSAI, QoS level represents the mapped 5QI or QCI level, and SNSSAI represents S-NSSAI</w:t>
      </w:r>
      <w:r w:rsidRPr="001C5D4D">
        <w:rPr>
          <w:color w:val="000000"/>
          <w:lang w:eastAsia="zh-CN"/>
        </w:rPr>
        <w:t>.</w:t>
      </w:r>
    </w:p>
    <w:p w14:paraId="4EA4E25F" w14:textId="32012FAD" w:rsidR="005523C6" w:rsidRPr="00907E22" w:rsidRDefault="00907E22" w:rsidP="005523C6">
      <w:pPr>
        <w:pStyle w:val="ListParagraph"/>
        <w:numPr>
          <w:ilvl w:val="1"/>
          <w:numId w:val="43"/>
        </w:numPr>
        <w:ind w:leftChars="0" w:left="1080"/>
        <w:contextualSpacing/>
        <w:jc w:val="both"/>
        <w:rPr>
          <w:szCs w:val="20"/>
          <w:highlight w:val="yellow"/>
        </w:rPr>
      </w:pPr>
      <w:r w:rsidRPr="00907E22">
        <w:rPr>
          <w:b/>
          <w:bCs/>
          <w:noProof/>
          <w:lang w:eastAsia="ja-JP"/>
        </w:rPr>
        <w:t xml:space="preserve">Average </w:t>
      </w:r>
      <w:r w:rsidRPr="00907E22">
        <w:rPr>
          <w:b/>
          <w:bCs/>
          <w:noProof/>
          <w:lang w:eastAsia="zh-CN"/>
        </w:rPr>
        <w:t>P</w:t>
      </w:r>
      <w:r w:rsidRPr="00907E22">
        <w:rPr>
          <w:b/>
          <w:bCs/>
          <w:noProof/>
          <w:lang w:eastAsia="ja-JP"/>
        </w:rPr>
        <w:t>DCP re-ordering delay in the UL</w:t>
      </w:r>
      <w:r w:rsidR="005523C6">
        <w:rPr>
          <w:szCs w:val="20"/>
        </w:rPr>
        <w:t>: It measures PDCP re-ordering delay in the UL</w:t>
      </w:r>
      <w:r>
        <w:rPr>
          <w:szCs w:val="20"/>
        </w:rPr>
        <w:t>, i.e., delay within the gNB-CU-UP</w:t>
      </w:r>
      <w:r w:rsidR="005523C6">
        <w:rPr>
          <w:szCs w:val="20"/>
        </w:rPr>
        <w:t>. It is defined in TS 38.314, clause</w:t>
      </w:r>
      <w:r w:rsidR="005523C6" w:rsidRPr="006A6D12">
        <w:rPr>
          <w:szCs w:val="20"/>
        </w:rPr>
        <w:t xml:space="preserve"> 4.2.1.2.4</w:t>
      </w:r>
      <w:r w:rsidR="005523C6">
        <w:rPr>
          <w:szCs w:val="20"/>
        </w:rPr>
        <w:t xml:space="preserve"> (and in TS 28.558, clause </w:t>
      </w:r>
      <w:r w:rsidR="005523C6">
        <w:rPr>
          <w:color w:val="000000"/>
        </w:rPr>
        <w:t>6</w:t>
      </w:r>
      <w:r w:rsidR="005523C6" w:rsidRPr="002E5CD3">
        <w:rPr>
          <w:color w:val="000000"/>
        </w:rPr>
        <w:t>.</w:t>
      </w:r>
      <w:r w:rsidR="005523C6">
        <w:rPr>
          <w:color w:val="000000"/>
        </w:rPr>
        <w:t>3</w:t>
      </w:r>
      <w:r w:rsidR="005523C6" w:rsidRPr="002E5CD3">
        <w:rPr>
          <w:color w:val="000000"/>
        </w:rPr>
        <w:t>.1.1.</w:t>
      </w:r>
      <w:r w:rsidR="005523C6">
        <w:rPr>
          <w:color w:val="000000"/>
        </w:rPr>
        <w:t>8</w:t>
      </w:r>
      <w:r w:rsidR="005523C6">
        <w:rPr>
          <w:szCs w:val="20"/>
        </w:rPr>
        <w:t>)</w:t>
      </w:r>
      <w:r w:rsidR="005523C6" w:rsidRPr="006A6D12">
        <w:rPr>
          <w:szCs w:val="20"/>
        </w:rPr>
        <w:t>.</w:t>
      </w:r>
      <w:r w:rsidR="005523C6">
        <w:rPr>
          <w:szCs w:val="20"/>
        </w:rPr>
        <w:t xml:space="preserve"> It is measured at the gNB-CU-UP.</w:t>
      </w:r>
      <w:r>
        <w:rPr>
          <w:szCs w:val="20"/>
        </w:rPr>
        <w:t xml:space="preserve"> </w:t>
      </w:r>
      <w:r w:rsidRPr="00907E22">
        <w:rPr>
          <w:highlight w:val="yellow"/>
        </w:rPr>
        <w:t xml:space="preserve">The measurement name has the form </w:t>
      </w:r>
      <w:r w:rsidRPr="00907E22">
        <w:rPr>
          <w:highlight w:val="yellow"/>
          <w:lang w:val="en-US"/>
        </w:rPr>
        <w:t>DRB.PdcpReordDelayUlUe.</w:t>
      </w:r>
      <w:r w:rsidRPr="00907E22">
        <w:rPr>
          <w:i/>
          <w:iCs/>
          <w:highlight w:val="yellow"/>
          <w:lang w:val="en-US"/>
        </w:rPr>
        <w:t>Filter</w:t>
      </w:r>
      <w:r w:rsidRPr="00907E22">
        <w:rPr>
          <w:highlight w:val="yellow"/>
          <w:lang w:val="en-US"/>
        </w:rPr>
        <w:t>,</w:t>
      </w:r>
      <w:r>
        <w:rPr>
          <w:highlight w:val="yellow"/>
          <w:lang w:val="en-US"/>
        </w:rPr>
        <w:t xml:space="preserve"> w</w:t>
      </w:r>
      <w:r w:rsidRPr="00907E22">
        <w:rPr>
          <w:color w:val="000000"/>
          <w:highlight w:val="yellow"/>
          <w:lang w:eastAsia="zh-CN"/>
        </w:rPr>
        <w:t xml:space="preserve">here </w:t>
      </w:r>
      <w:r w:rsidRPr="00907E22">
        <w:rPr>
          <w:i/>
          <w:iCs/>
          <w:color w:val="000000"/>
          <w:highlight w:val="yellow"/>
          <w:lang w:eastAsia="zh-CN"/>
        </w:rPr>
        <w:t>Filter</w:t>
      </w:r>
      <w:r w:rsidRPr="00907E22">
        <w:rPr>
          <w:color w:val="000000"/>
          <w:highlight w:val="yellow"/>
          <w:lang w:eastAsia="zh-CN"/>
        </w:rPr>
        <w:t xml:space="preserve"> is a combination of QoS level and S-NSSAI, QoS level represents the mapped 5QI or QCI level, and SNSSAI represents S-NSSAI.</w:t>
      </w:r>
    </w:p>
    <w:p w14:paraId="255FF75C" w14:textId="77777777" w:rsidR="005523C6" w:rsidRDefault="005523C6" w:rsidP="007C4FC3">
      <w:pPr>
        <w:pStyle w:val="00BodyText"/>
        <w:spacing w:after="0"/>
        <w:rPr>
          <w:rFonts w:ascii="Times New Roman" w:hAnsi="Times New Roman"/>
          <w:sz w:val="20"/>
          <w:lang w:val="en-GB"/>
        </w:rPr>
      </w:pPr>
    </w:p>
    <w:p w14:paraId="6BE78BD4" w14:textId="77777777" w:rsidR="005523C6" w:rsidRDefault="005523C6" w:rsidP="007C4FC3">
      <w:pPr>
        <w:pStyle w:val="00BodyText"/>
        <w:spacing w:after="0"/>
        <w:rPr>
          <w:rFonts w:ascii="Times New Roman" w:hAnsi="Times New Roman"/>
          <w:sz w:val="20"/>
          <w:lang w:val="en-GB"/>
        </w:rPr>
      </w:pPr>
    </w:p>
    <w:p w14:paraId="4187CF6D" w14:textId="77777777" w:rsidR="00267BB0" w:rsidRPr="00CE3F8D" w:rsidRDefault="005523C6" w:rsidP="00267BB0">
      <w:pPr>
        <w:pStyle w:val="00BodyText"/>
        <w:numPr>
          <w:ilvl w:val="0"/>
          <w:numId w:val="44"/>
        </w:numPr>
        <w:spacing w:after="0"/>
        <w:rPr>
          <w:rFonts w:ascii="Times New Roman" w:hAnsi="Times New Roman"/>
          <w:b/>
          <w:bCs/>
          <w:sz w:val="20"/>
          <w:lang w:val="en-GB"/>
        </w:rPr>
      </w:pPr>
      <w:r w:rsidRPr="00CE3F8D">
        <w:rPr>
          <w:rFonts w:ascii="Times New Roman" w:hAnsi="Times New Roman"/>
          <w:b/>
          <w:bCs/>
          <w:sz w:val="20"/>
          <w:lang w:val="en-GB"/>
        </w:rPr>
        <w:t>Average Throughput UL/DL</w:t>
      </w:r>
    </w:p>
    <w:p w14:paraId="510178D6" w14:textId="5F54D09A" w:rsidR="00CE3F8D" w:rsidRPr="00CE3F8D" w:rsidRDefault="00CE3F8D" w:rsidP="00267BB0">
      <w:pPr>
        <w:pStyle w:val="00BodyText"/>
        <w:numPr>
          <w:ilvl w:val="0"/>
          <w:numId w:val="47"/>
        </w:numPr>
        <w:spacing w:after="0"/>
        <w:ind w:left="993" w:hanging="284"/>
        <w:rPr>
          <w:rFonts w:ascii="Times" w:eastAsia="Batang" w:hAnsi="Times"/>
          <w:sz w:val="20"/>
          <w:lang w:val="en-GB" w:eastAsia="x-none"/>
        </w:rPr>
      </w:pPr>
      <w:r w:rsidRPr="00CE3F8D">
        <w:rPr>
          <w:rFonts w:ascii="Times" w:eastAsia="Batang" w:hAnsi="Times"/>
          <w:b/>
          <w:bCs/>
          <w:sz w:val="20"/>
          <w:lang w:val="en-GB" w:eastAsia="x-none"/>
        </w:rPr>
        <w:t>Average UL UE throughput in gNB</w:t>
      </w:r>
      <w:r w:rsidR="005523C6" w:rsidRPr="00CE3F8D">
        <w:rPr>
          <w:rFonts w:ascii="Times" w:eastAsia="Batang" w:hAnsi="Times"/>
          <w:sz w:val="20"/>
          <w:lang w:val="en-GB" w:eastAsia="x-none"/>
        </w:rPr>
        <w:t xml:space="preserve">: </w:t>
      </w:r>
      <w:r w:rsidRPr="00CE3F8D">
        <w:rPr>
          <w:rFonts w:ascii="Times" w:eastAsia="Batang" w:hAnsi="Times"/>
          <w:sz w:val="20"/>
          <w:lang w:val="en-GB" w:eastAsia="x-none"/>
        </w:rPr>
        <w:t xml:space="preserve">This measurement provides the average UE throughput in DL. It is intended for data bursts that are large enough to require transmissions to be split across multiple slots. This measurement is measured by the gNB-DU. This measurement is measured by the gNB-DU. It </w:t>
      </w:r>
      <w:r w:rsidR="005523C6" w:rsidRPr="00CE3F8D">
        <w:rPr>
          <w:rFonts w:ascii="Times" w:eastAsia="Batang" w:hAnsi="Times"/>
          <w:sz w:val="20"/>
          <w:lang w:val="en-GB" w:eastAsia="x-none"/>
        </w:rPr>
        <w:t>is described in TS 28.558, clause 6.3.1.4.2</w:t>
      </w:r>
      <w:r>
        <w:rPr>
          <w:rFonts w:ascii="Times" w:eastAsia="Batang" w:hAnsi="Times"/>
          <w:sz w:val="20"/>
          <w:lang w:val="en-GB" w:eastAsia="x-none"/>
        </w:rPr>
        <w:t xml:space="preserve">. </w:t>
      </w:r>
    </w:p>
    <w:p w14:paraId="2C0DD804" w14:textId="39AD862F" w:rsidR="008D0181" w:rsidRPr="00793506" w:rsidRDefault="008D0181" w:rsidP="00CE3F8D">
      <w:pPr>
        <w:pStyle w:val="00BodyText"/>
        <w:spacing w:after="0"/>
        <w:ind w:left="993"/>
        <w:rPr>
          <w:rFonts w:ascii="Times" w:eastAsia="Batang" w:hAnsi="Times"/>
          <w:sz w:val="20"/>
          <w:highlight w:val="yellow"/>
          <w:lang w:val="en-GB" w:eastAsia="x-none"/>
        </w:rPr>
      </w:pPr>
      <w:r w:rsidRPr="00793506">
        <w:rPr>
          <w:rFonts w:ascii="Times" w:eastAsia="Batang" w:hAnsi="Times"/>
          <w:sz w:val="20"/>
          <w:highlight w:val="yellow"/>
          <w:lang w:val="en-GB" w:eastAsia="x-none"/>
        </w:rPr>
        <w:t>The measurement name has the form</w:t>
      </w:r>
    </w:p>
    <w:p w14:paraId="0648A3B0" w14:textId="2B521110" w:rsidR="008D0181" w:rsidRPr="00267BB0" w:rsidRDefault="008D0181" w:rsidP="00267BB0">
      <w:pPr>
        <w:pStyle w:val="ListParagraph"/>
        <w:ind w:leftChars="0" w:left="993"/>
        <w:rPr>
          <w:szCs w:val="20"/>
        </w:rPr>
      </w:pPr>
      <w:r w:rsidRPr="00793506">
        <w:rPr>
          <w:szCs w:val="20"/>
          <w:highlight w:val="yellow"/>
        </w:rPr>
        <w:t xml:space="preserve">DRB.UEThpUl,or optionally </w:t>
      </w:r>
      <w:r w:rsidRPr="00793506">
        <w:rPr>
          <w:szCs w:val="20"/>
          <w:highlight w:val="yellow"/>
        </w:rPr>
        <w:br/>
        <w:t xml:space="preserve">DRB.UEThpUl.QoS, where QoS identifies the target quality of service class, and </w:t>
      </w:r>
      <w:r w:rsidRPr="00793506">
        <w:rPr>
          <w:szCs w:val="20"/>
          <w:highlight w:val="yellow"/>
        </w:rPr>
        <w:br/>
        <w:t>DRB.UEThpUl.SNSSAI, where SNSSAI identifies the S-NSSAI</w:t>
      </w:r>
      <w:r w:rsidRPr="00793506">
        <w:rPr>
          <w:rFonts w:hint="eastAsia"/>
          <w:szCs w:val="20"/>
          <w:highlight w:val="yellow"/>
        </w:rPr>
        <w:t>.</w:t>
      </w:r>
    </w:p>
    <w:p w14:paraId="7837A02E" w14:textId="77777777" w:rsidR="00CE3F8D" w:rsidRDefault="00CE3F8D" w:rsidP="00CE3F8D">
      <w:pPr>
        <w:jc w:val="both"/>
        <w:rPr>
          <w:b/>
          <w:bCs/>
        </w:rPr>
      </w:pPr>
    </w:p>
    <w:p w14:paraId="7F662221" w14:textId="77777777" w:rsidR="00CE3F8D" w:rsidRDefault="008D0181" w:rsidP="00CE3F8D">
      <w:pPr>
        <w:pStyle w:val="ListParagraph"/>
        <w:numPr>
          <w:ilvl w:val="0"/>
          <w:numId w:val="47"/>
        </w:numPr>
        <w:ind w:leftChars="0" w:left="993" w:hanging="284"/>
        <w:jc w:val="both"/>
      </w:pPr>
      <w:r w:rsidRPr="00CE3F8D">
        <w:rPr>
          <w:b/>
          <w:bCs/>
        </w:rPr>
        <w:t>Average DL UE throughput in gNB</w:t>
      </w:r>
      <w:r w:rsidR="005523C6" w:rsidRPr="00CE3F8D">
        <w:rPr>
          <w:szCs w:val="20"/>
        </w:rPr>
        <w:t xml:space="preserve">: </w:t>
      </w:r>
      <w:r w:rsidRPr="00CE3F8D">
        <w:rPr>
          <w:szCs w:val="20"/>
        </w:rPr>
        <w:t xml:space="preserve">This measurement provides the average UE throughput in DL. It is intended </w:t>
      </w:r>
      <w:r w:rsidR="005523C6" w:rsidRPr="00E15DFC">
        <w:t xml:space="preserve">for data bursts that are large enough to require transmissions to be split across multiple </w:t>
      </w:r>
      <w:r w:rsidR="005523C6">
        <w:t>slot</w:t>
      </w:r>
      <w:r w:rsidR="005523C6" w:rsidRPr="00E15DFC">
        <w:t>s.</w:t>
      </w:r>
      <w:r w:rsidR="005523C6">
        <w:t xml:space="preserve"> This measurement is </w:t>
      </w:r>
      <w:r w:rsidR="005523C6" w:rsidRPr="00CE3F8D">
        <w:rPr>
          <w:szCs w:val="20"/>
        </w:rPr>
        <w:t xml:space="preserve">measured by the gNB-DU. </w:t>
      </w:r>
      <w:r w:rsidRPr="002E62F6">
        <w:t xml:space="preserve">It is described in TS 28.558, clause </w:t>
      </w:r>
      <w:r>
        <w:t>6</w:t>
      </w:r>
      <w:r w:rsidRPr="00B102D2">
        <w:t>.</w:t>
      </w:r>
      <w:r>
        <w:t>3.1.4</w:t>
      </w:r>
      <w:r w:rsidRPr="00F526DE">
        <w:t>.1</w:t>
      </w:r>
      <w:r w:rsidRPr="002E62F6">
        <w:t>.</w:t>
      </w:r>
      <w:r>
        <w:t xml:space="preserve"> </w:t>
      </w:r>
    </w:p>
    <w:p w14:paraId="495EA820" w14:textId="318967F6" w:rsidR="008D0181" w:rsidRPr="008D0181" w:rsidRDefault="008D0181" w:rsidP="00CE3F8D">
      <w:pPr>
        <w:pStyle w:val="ListParagraph"/>
        <w:ind w:leftChars="0" w:left="993"/>
      </w:pPr>
      <w:r w:rsidRPr="00CE3F8D">
        <w:rPr>
          <w:highlight w:val="yellow"/>
          <w:lang w:val="en-US" w:bidi="ar"/>
        </w:rPr>
        <w:t xml:space="preserve">The measurement name has the form </w:t>
      </w:r>
      <w:r w:rsidRPr="00CE3F8D">
        <w:rPr>
          <w:highlight w:val="yellow"/>
          <w:lang w:val="en-US" w:bidi="ar"/>
        </w:rPr>
        <w:br/>
        <w:t>DRB.</w:t>
      </w:r>
      <w:r w:rsidRPr="00CE3F8D">
        <w:rPr>
          <w:highlight w:val="yellow"/>
          <w:lang w:val="en-US" w:eastAsia="zh-CN" w:bidi="ar"/>
        </w:rPr>
        <w:t>UE</w:t>
      </w:r>
      <w:r w:rsidRPr="00CE3F8D">
        <w:rPr>
          <w:highlight w:val="yellow"/>
          <w:lang w:val="en-US" w:bidi="ar"/>
        </w:rPr>
        <w:t>Thp</w:t>
      </w:r>
      <w:r w:rsidRPr="00CE3F8D">
        <w:rPr>
          <w:highlight w:val="yellow"/>
          <w:lang w:val="en-US" w:eastAsia="zh-CN" w:bidi="ar"/>
        </w:rPr>
        <w:t>D</w:t>
      </w:r>
      <w:r w:rsidRPr="00CE3F8D">
        <w:rPr>
          <w:highlight w:val="yellow"/>
          <w:lang w:val="en-US" w:bidi="ar"/>
        </w:rPr>
        <w:t xml:space="preserve">l, or optionally </w:t>
      </w:r>
      <w:r w:rsidRPr="00CE3F8D">
        <w:rPr>
          <w:highlight w:val="yellow"/>
          <w:lang w:val="en-US" w:bidi="ar"/>
        </w:rPr>
        <w:br/>
        <w:t>DRB.UEThpDl.</w:t>
      </w:r>
      <w:r w:rsidRPr="00CE3F8D">
        <w:rPr>
          <w:i/>
          <w:highlight w:val="yellow"/>
          <w:lang w:val="en-US" w:bidi="ar"/>
        </w:rPr>
        <w:t xml:space="preserve">QoS, </w:t>
      </w:r>
      <w:r w:rsidRPr="00CE3F8D">
        <w:rPr>
          <w:highlight w:val="yellow"/>
          <w:lang w:val="en-US" w:bidi="ar"/>
        </w:rPr>
        <w:t xml:space="preserve">where </w:t>
      </w:r>
      <w:r w:rsidRPr="00CE3F8D">
        <w:rPr>
          <w:i/>
          <w:highlight w:val="yellow"/>
          <w:lang w:val="en-US" w:bidi="ar"/>
        </w:rPr>
        <w:t>QoS</w:t>
      </w:r>
      <w:r w:rsidRPr="00CE3F8D">
        <w:rPr>
          <w:highlight w:val="yellow"/>
          <w:lang w:val="en-US" w:bidi="ar"/>
        </w:rPr>
        <w:t xml:space="preserve"> identifies the target quality of service class, and </w:t>
      </w:r>
      <w:r w:rsidRPr="00CE3F8D">
        <w:rPr>
          <w:highlight w:val="yellow"/>
          <w:lang w:val="en-US" w:bidi="ar"/>
        </w:rPr>
        <w:br/>
        <w:t>DRB.UEThpDl.</w:t>
      </w:r>
      <w:r w:rsidRPr="00CE3F8D">
        <w:rPr>
          <w:i/>
          <w:highlight w:val="yellow"/>
          <w:lang w:val="en-US" w:bidi="ar"/>
        </w:rPr>
        <w:t xml:space="preserve">SNSSAI, </w:t>
      </w:r>
      <w:r w:rsidRPr="00CE3F8D">
        <w:rPr>
          <w:highlight w:val="yellow"/>
          <w:lang w:val="en-US" w:bidi="ar"/>
        </w:rPr>
        <w:t xml:space="preserve">where </w:t>
      </w:r>
      <w:r w:rsidRPr="00CE3F8D">
        <w:rPr>
          <w:i/>
          <w:highlight w:val="yellow"/>
          <w:lang w:val="en-US" w:bidi="ar"/>
        </w:rPr>
        <w:t>SNSSAI</w:t>
      </w:r>
      <w:r w:rsidRPr="00CE3F8D">
        <w:rPr>
          <w:highlight w:val="yellow"/>
          <w:lang w:val="en-US" w:bidi="ar"/>
        </w:rPr>
        <w:t xml:space="preserve"> identifies the S-NSSAI</w:t>
      </w:r>
      <w:r w:rsidRPr="00CE3F8D">
        <w:rPr>
          <w:rFonts w:hint="eastAsia"/>
          <w:highlight w:val="yellow"/>
          <w:lang w:val="en-US" w:eastAsia="zh-CN" w:bidi="ar"/>
        </w:rPr>
        <w:t>.</w:t>
      </w:r>
    </w:p>
    <w:p w14:paraId="46F8D835" w14:textId="77777777" w:rsidR="005523C6" w:rsidRDefault="005523C6" w:rsidP="007C4FC3">
      <w:pPr>
        <w:pStyle w:val="00BodyText"/>
        <w:spacing w:after="0"/>
        <w:rPr>
          <w:rFonts w:ascii="Times New Roman" w:hAnsi="Times New Roman"/>
          <w:sz w:val="20"/>
          <w:lang w:val="en-GB"/>
        </w:rPr>
      </w:pPr>
    </w:p>
    <w:p w14:paraId="689526C8" w14:textId="77777777" w:rsidR="004658C0" w:rsidRDefault="005523C6" w:rsidP="004658C0">
      <w:pPr>
        <w:pStyle w:val="ListParagraph"/>
        <w:numPr>
          <w:ilvl w:val="0"/>
          <w:numId w:val="44"/>
        </w:numPr>
        <w:ind w:leftChars="0"/>
        <w:jc w:val="both"/>
        <w:rPr>
          <w:lang w:val="en-US"/>
        </w:rPr>
      </w:pPr>
      <w:r w:rsidRPr="004658C0">
        <w:rPr>
          <w:b/>
          <w:bCs/>
          <w:lang w:val="en-US"/>
        </w:rPr>
        <w:t>Average Packet Loss DL</w:t>
      </w:r>
    </w:p>
    <w:p w14:paraId="41D0B3AE" w14:textId="77777777" w:rsidR="004658C0" w:rsidRDefault="005523C6" w:rsidP="005523C6">
      <w:pPr>
        <w:numPr>
          <w:ilvl w:val="0"/>
          <w:numId w:val="42"/>
        </w:numPr>
        <w:jc w:val="both"/>
        <w:rPr>
          <w:lang w:val="en-US"/>
        </w:rPr>
      </w:pPr>
      <w:r w:rsidRPr="004658C0">
        <w:rPr>
          <w:b/>
          <w:bCs/>
          <w:lang w:val="en-US"/>
        </w:rPr>
        <w:t>DL F1-U Packet Loss Rate</w:t>
      </w:r>
      <w:r w:rsidR="004658C0">
        <w:rPr>
          <w:lang w:val="en-US"/>
        </w:rPr>
        <w:t xml:space="preserve">: This measurement </w:t>
      </w:r>
      <w:r w:rsidR="004658C0" w:rsidRPr="004658C0">
        <w:t>provides the fraction of PDCP SDU packets which are not successfully received at the gNB-DU. It is a measure of the DL packet loss on the F1-U interface</w:t>
      </w:r>
      <w:r w:rsidR="004658C0">
        <w:t xml:space="preserve">. This measurement is </w:t>
      </w:r>
      <w:r w:rsidR="004658C0" w:rsidRPr="00287F14">
        <w:rPr>
          <w:lang w:val="en-US"/>
        </w:rPr>
        <w:t>measure</w:t>
      </w:r>
      <w:r w:rsidR="004658C0">
        <w:rPr>
          <w:lang w:val="en-US"/>
        </w:rPr>
        <w:t>d</w:t>
      </w:r>
      <w:r w:rsidR="004658C0" w:rsidRPr="00287F14">
        <w:rPr>
          <w:lang w:val="en-US"/>
        </w:rPr>
        <w:t xml:space="preserve"> </w:t>
      </w:r>
      <w:r w:rsidR="004658C0">
        <w:rPr>
          <w:lang w:val="en-US"/>
        </w:rPr>
        <w:t xml:space="preserve">by the gNB-DU. </w:t>
      </w:r>
      <w:r w:rsidR="004658C0">
        <w:t xml:space="preserve">It is </w:t>
      </w:r>
      <w:r>
        <w:rPr>
          <w:lang w:val="en-US"/>
        </w:rPr>
        <w:t xml:space="preserve">defined in TS </w:t>
      </w:r>
      <w:r w:rsidRPr="00287F14">
        <w:rPr>
          <w:lang w:val="en-US"/>
        </w:rPr>
        <w:t>28.55</w:t>
      </w:r>
      <w:r>
        <w:rPr>
          <w:lang w:val="en-US"/>
        </w:rPr>
        <w:t>8, Clause</w:t>
      </w:r>
      <w:r w:rsidRPr="00287F14">
        <w:rPr>
          <w:lang w:val="en-US"/>
        </w:rPr>
        <w:t xml:space="preserve"> </w:t>
      </w:r>
      <w:r>
        <w:t>6</w:t>
      </w:r>
      <w:r w:rsidRPr="00B102D2">
        <w:t>.</w:t>
      </w:r>
      <w:r>
        <w:t>3.1.3.</w:t>
      </w:r>
      <w:r w:rsidRPr="007C3C8D">
        <w:t>3</w:t>
      </w:r>
      <w:r w:rsidR="004658C0">
        <w:rPr>
          <w:lang w:val="en-US"/>
        </w:rPr>
        <w:t>.</w:t>
      </w:r>
      <w:r w:rsidRPr="00287F14">
        <w:rPr>
          <w:lang w:val="en-US"/>
        </w:rPr>
        <w:t> </w:t>
      </w:r>
    </w:p>
    <w:p w14:paraId="772D87B9" w14:textId="663C7928" w:rsidR="005523C6" w:rsidRPr="00287F14" w:rsidRDefault="004658C0" w:rsidP="004658C0">
      <w:pPr>
        <w:ind w:left="928"/>
        <w:jc w:val="both"/>
        <w:rPr>
          <w:lang w:val="en-US"/>
        </w:rPr>
      </w:pP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4658C0">
        <w:rPr>
          <w:highlight w:val="yellow"/>
          <w:lang w:val="en-US"/>
        </w:rPr>
        <w:t>DRB.F1UPacketLossRateDlUe.</w:t>
      </w:r>
      <w:r w:rsidRPr="004658C0">
        <w:rPr>
          <w:i/>
          <w:highlight w:val="yellow"/>
          <w:lang w:val="en-US"/>
        </w:rPr>
        <w:t>SNSSAI</w:t>
      </w:r>
      <w:r w:rsidRPr="004658C0">
        <w:rPr>
          <w:highlight w:val="yellow"/>
          <w:lang w:val="en-US"/>
        </w:rPr>
        <w:t xml:space="preserve"> where </w:t>
      </w:r>
      <w:r w:rsidRPr="004658C0">
        <w:rPr>
          <w:i/>
          <w:highlight w:val="yellow"/>
          <w:lang w:val="en-US"/>
        </w:rPr>
        <w:t>SNSSAI</w:t>
      </w:r>
      <w:r w:rsidRPr="004658C0">
        <w:rPr>
          <w:highlight w:val="yellow"/>
          <w:lang w:val="en-US"/>
        </w:rPr>
        <w:t xml:space="preserve"> identifies the S-NSSAI</w:t>
      </w:r>
      <w:r w:rsidRPr="00A005B5">
        <w:t>.</w:t>
      </w:r>
    </w:p>
    <w:p w14:paraId="42F90A9E" w14:textId="10F02FA1" w:rsidR="004B1D03" w:rsidRDefault="007C5A0F" w:rsidP="008449C0">
      <w:pPr>
        <w:jc w:val="both"/>
        <w:rPr>
          <w:lang w:val="en-US"/>
        </w:rPr>
      </w:pPr>
      <w:r>
        <w:rPr>
          <w:lang w:val="en-US"/>
        </w:rPr>
        <w:t>From the above, w</w:t>
      </w:r>
      <w:r w:rsidR="008449C0">
        <w:rPr>
          <w:lang w:val="en-US"/>
        </w:rPr>
        <w:t xml:space="preserve">e notice that UE Performance measurements </w:t>
      </w:r>
      <w:r w:rsidR="00497666">
        <w:rPr>
          <w:lang w:val="en-US"/>
        </w:rPr>
        <w:t>may be referred</w:t>
      </w:r>
      <w:r w:rsidR="008449C0">
        <w:rPr>
          <w:lang w:val="en-US"/>
        </w:rPr>
        <w:t xml:space="preserve"> in TS 28.558 </w:t>
      </w:r>
      <w:r w:rsidR="004B1D03">
        <w:rPr>
          <w:lang w:val="en-US"/>
        </w:rPr>
        <w:t xml:space="preserve">with slice granularity, however </w:t>
      </w:r>
      <w:r w:rsidR="00476427">
        <w:rPr>
          <w:lang w:val="en-US"/>
        </w:rPr>
        <w:t xml:space="preserve">the corresponding reporting </w:t>
      </w:r>
      <w:r w:rsidR="004B1D03">
        <w:rPr>
          <w:lang w:val="en-US"/>
        </w:rPr>
        <w:t xml:space="preserve">is done on a per DRB per slice basis and not per full </w:t>
      </w:r>
      <w:r w:rsidR="00950FB6">
        <w:rPr>
          <w:lang w:val="en-US"/>
        </w:rPr>
        <w:t xml:space="preserve">(aggregated) </w:t>
      </w:r>
      <w:r w:rsidR="004B1D03">
        <w:rPr>
          <w:lang w:val="en-US"/>
        </w:rPr>
        <w:t>S-NSSAI.</w:t>
      </w:r>
    </w:p>
    <w:p w14:paraId="28BCB4D3" w14:textId="3FAE8ACE" w:rsidR="005523C6" w:rsidRPr="004B1D03" w:rsidRDefault="004B1D03" w:rsidP="008449C0">
      <w:pPr>
        <w:jc w:val="both"/>
        <w:rPr>
          <w:b/>
          <w:bCs/>
          <w:lang w:val="en-US"/>
        </w:rPr>
      </w:pPr>
      <w:r w:rsidRPr="004B1D03">
        <w:rPr>
          <w:b/>
          <w:bCs/>
          <w:lang w:val="en-US"/>
        </w:rPr>
        <w:t>Observation</w:t>
      </w:r>
      <w:r w:rsidR="003056A1">
        <w:rPr>
          <w:b/>
          <w:bCs/>
          <w:lang w:val="en-US"/>
        </w:rPr>
        <w:t xml:space="preserve"> 3</w:t>
      </w:r>
      <w:r w:rsidRPr="004B1D03">
        <w:rPr>
          <w:b/>
          <w:bCs/>
          <w:lang w:val="en-US"/>
        </w:rPr>
        <w:t xml:space="preserve">: UE Performance measurements in TS 28.558 are measured on a per DRB per slice granularity and not on a per </w:t>
      </w:r>
      <w:r w:rsidR="001E734A">
        <w:rPr>
          <w:b/>
          <w:bCs/>
          <w:lang w:val="en-US"/>
        </w:rPr>
        <w:t xml:space="preserve">(aggregated) </w:t>
      </w:r>
      <w:r w:rsidRPr="004B1D03">
        <w:rPr>
          <w:b/>
          <w:bCs/>
          <w:lang w:val="en-US"/>
        </w:rPr>
        <w:t>S-NSSAI granularity.</w:t>
      </w:r>
      <w:r w:rsidR="008449C0" w:rsidRPr="004B1D03">
        <w:rPr>
          <w:b/>
          <w:bCs/>
          <w:lang w:val="en-US"/>
        </w:rPr>
        <w:t xml:space="preserve"> </w:t>
      </w:r>
    </w:p>
    <w:p w14:paraId="2F0AFEA2" w14:textId="3B340D07" w:rsidR="007C4FC3" w:rsidRPr="00007B7B" w:rsidRDefault="00025E8C" w:rsidP="00025E8C">
      <w:pPr>
        <w:keepLines/>
        <w:tabs>
          <w:tab w:val="center" w:pos="4536"/>
          <w:tab w:val="left" w:pos="7371"/>
          <w:tab w:val="right" w:pos="9072"/>
        </w:tabs>
        <w:rPr>
          <w:rFonts w:eastAsia="SimSun"/>
          <w:lang w:eastAsia="zh-CN"/>
        </w:rPr>
      </w:pPr>
      <w:r>
        <w:rPr>
          <w:noProof/>
          <w:lang w:eastAsia="zh-CN"/>
        </w:rPr>
        <w:t xml:space="preserve">The problem that was identified with per DRB reporting during previous meetings was that the target node may remap the DRBs. To address this issue we propose </w:t>
      </w:r>
      <w:r w:rsidR="007C4FC3" w:rsidRPr="00007B7B">
        <w:rPr>
          <w:rFonts w:eastAsia="SimSun"/>
          <w:lang w:eastAsia="zh-CN"/>
        </w:rPr>
        <w:t>to report</w:t>
      </w:r>
      <w:r>
        <w:rPr>
          <w:rFonts w:eastAsia="SimSun"/>
          <w:lang w:eastAsia="zh-CN"/>
        </w:rPr>
        <w:t xml:space="preserve"> UE Performance over the</w:t>
      </w:r>
      <w:r w:rsidR="007C4FC3" w:rsidRPr="00007B7B">
        <w:rPr>
          <w:rFonts w:eastAsia="SimSun"/>
          <w:lang w:eastAsia="zh-CN"/>
        </w:rPr>
        <w:t xml:space="preserve"> group of QoS flows corresponding to the DRB in the reporting (target) node.</w:t>
      </w:r>
    </w:p>
    <w:p w14:paraId="7ACBF56B" w14:textId="6D0DE26F" w:rsidR="007E0B95" w:rsidRPr="00525E93" w:rsidRDefault="007C4FC3" w:rsidP="00525E93">
      <w:pPr>
        <w:overflowPunct w:val="0"/>
        <w:autoSpaceDE w:val="0"/>
        <w:autoSpaceDN w:val="0"/>
        <w:adjustRightInd w:val="0"/>
        <w:textAlignment w:val="baseline"/>
        <w:rPr>
          <w:rFonts w:eastAsia="SimSun"/>
          <w:b/>
          <w:bCs/>
          <w:lang w:eastAsia="zh-CN"/>
        </w:rPr>
      </w:pPr>
      <w:r w:rsidRPr="00007B7B">
        <w:rPr>
          <w:rFonts w:eastAsia="SimSun"/>
          <w:b/>
          <w:bCs/>
          <w:lang w:eastAsia="zh-CN"/>
        </w:rPr>
        <w:lastRenderedPageBreak/>
        <w:t>Proposal</w:t>
      </w:r>
      <w:r w:rsidR="003056A1">
        <w:rPr>
          <w:rFonts w:eastAsia="SimSun"/>
          <w:b/>
          <w:bCs/>
          <w:lang w:eastAsia="zh-CN"/>
        </w:rPr>
        <w:t xml:space="preserve"> 6</w:t>
      </w:r>
      <w:r w:rsidRPr="00007B7B">
        <w:rPr>
          <w:rFonts w:eastAsia="SimSun"/>
          <w:b/>
          <w:bCs/>
          <w:lang w:eastAsia="zh-CN"/>
        </w:rPr>
        <w:t xml:space="preserve">: For the Rel-19 slicing use case, </w:t>
      </w:r>
      <w:r w:rsidR="00025E8C">
        <w:rPr>
          <w:rFonts w:eastAsia="SimSun"/>
          <w:b/>
          <w:bCs/>
          <w:lang w:eastAsia="zh-CN"/>
        </w:rPr>
        <w:t xml:space="preserve">upon request for slice level UE Performance Feedback from the source, the target node </w:t>
      </w:r>
      <w:r w:rsidRPr="00007B7B">
        <w:rPr>
          <w:rFonts w:eastAsia="SimSun"/>
          <w:b/>
          <w:bCs/>
          <w:lang w:eastAsia="zh-CN"/>
        </w:rPr>
        <w:t>report</w:t>
      </w:r>
      <w:r w:rsidR="00025E8C">
        <w:rPr>
          <w:rFonts w:eastAsia="SimSun"/>
          <w:b/>
          <w:bCs/>
          <w:lang w:eastAsia="zh-CN"/>
        </w:rPr>
        <w:t>s</w:t>
      </w:r>
      <w:r w:rsidRPr="00007B7B">
        <w:rPr>
          <w:rFonts w:eastAsia="SimSun"/>
          <w:b/>
          <w:bCs/>
          <w:lang w:eastAsia="zh-CN"/>
        </w:rPr>
        <w:t xml:space="preserve"> UE </w:t>
      </w:r>
      <w:r w:rsidR="004B1D03">
        <w:rPr>
          <w:rFonts w:eastAsia="SimSun"/>
          <w:b/>
          <w:bCs/>
          <w:lang w:eastAsia="zh-CN"/>
        </w:rPr>
        <w:t>Performance</w:t>
      </w:r>
      <w:r w:rsidRPr="00007B7B">
        <w:rPr>
          <w:rFonts w:eastAsia="SimSun"/>
          <w:b/>
          <w:bCs/>
          <w:lang w:eastAsia="zh-CN"/>
        </w:rPr>
        <w:t xml:space="preserve"> per group of QoS flows </w:t>
      </w:r>
      <w:r w:rsidR="004B1D03">
        <w:rPr>
          <w:rFonts w:eastAsia="SimSun"/>
          <w:b/>
          <w:bCs/>
          <w:lang w:eastAsia="zh-CN"/>
        </w:rPr>
        <w:t xml:space="preserve">(comprising a DRB) </w:t>
      </w:r>
      <w:r w:rsidR="00025E8C">
        <w:rPr>
          <w:rFonts w:eastAsia="SimSun"/>
          <w:b/>
          <w:bCs/>
          <w:lang w:eastAsia="zh-CN"/>
        </w:rPr>
        <w:t>for all PDU sessions associated to one or more S-NSSAIs</w:t>
      </w:r>
      <w:r w:rsidRPr="00007B7B">
        <w:rPr>
          <w:rFonts w:eastAsia="SimSun"/>
          <w:b/>
          <w:bCs/>
          <w:lang w:eastAsia="zh-CN"/>
        </w:rPr>
        <w:t>.</w:t>
      </w:r>
    </w:p>
    <w:p w14:paraId="0D110258" w14:textId="77777777" w:rsidR="00343560" w:rsidRPr="006E13D1" w:rsidRDefault="00343560" w:rsidP="00343560">
      <w:pPr>
        <w:pStyle w:val="Heading1"/>
      </w:pPr>
      <w:r>
        <w:t>3</w:t>
      </w:r>
      <w:r w:rsidRPr="006E13D1">
        <w:tab/>
      </w:r>
      <w:r>
        <w:t>Conclusion</w:t>
      </w:r>
    </w:p>
    <w:p w14:paraId="6093981F" w14:textId="5C57AC67" w:rsidR="00343560" w:rsidRDefault="006B782E" w:rsidP="00343560">
      <w:r>
        <w:t>In this paper we make the following observation</w:t>
      </w:r>
      <w:r w:rsidR="005B2506">
        <w:t>s</w:t>
      </w:r>
      <w:r>
        <w:t xml:space="preserve"> and proposals:</w:t>
      </w:r>
    </w:p>
    <w:p w14:paraId="48F6BE7B" w14:textId="5267DEFA" w:rsidR="007E0B95" w:rsidRPr="00BA763E" w:rsidRDefault="005B2506" w:rsidP="00BA763E">
      <w:pPr>
        <w:jc w:val="both"/>
        <w:rPr>
          <w:b/>
          <w:bCs/>
          <w:lang w:val="en-US"/>
        </w:rPr>
      </w:pPr>
      <w:r w:rsidRPr="00BA763E">
        <w:rPr>
          <w:b/>
          <w:bCs/>
          <w:lang w:val="en-US"/>
        </w:rPr>
        <w:t xml:space="preserve">Observation 1: One way to determine the Cell Capacity Class Value used to scale the cell capacity of the </w:t>
      </w:r>
      <w:r w:rsidRPr="00BA763E">
        <w:rPr>
          <w:b/>
          <w:bCs/>
          <w:i/>
          <w:iCs/>
          <w:lang w:val="en-US"/>
        </w:rPr>
        <w:t>Predicted Slice Available Capacity</w:t>
      </w:r>
      <w:r w:rsidRPr="00BA763E">
        <w:rPr>
          <w:b/>
          <w:bCs/>
          <w:lang w:val="en-US"/>
        </w:rPr>
        <w:t xml:space="preserve"> IE is to also request Slice Available Capacity using legacy Resource Status Reporting Procedures (which is reported together with the Composite Available Capacity).</w:t>
      </w:r>
    </w:p>
    <w:p w14:paraId="66FAAD20" w14:textId="75E1F994" w:rsidR="003056A1" w:rsidRPr="00BA763E" w:rsidRDefault="003056A1" w:rsidP="00BA763E">
      <w:pPr>
        <w:jc w:val="both"/>
        <w:rPr>
          <w:b/>
          <w:bCs/>
          <w:lang w:val="en-US"/>
        </w:rPr>
      </w:pPr>
      <w:r w:rsidRPr="00BA763E">
        <w:rPr>
          <w:b/>
          <w:bCs/>
          <w:lang w:val="en-US"/>
        </w:rPr>
        <w:t xml:space="preserve">Observation 2: Triggering both Data Collection Reporting and Resource Status Reporting procedures in order to determine the reported Predicted Slice Available Capacity is inefficient. </w:t>
      </w:r>
    </w:p>
    <w:p w14:paraId="06CCFB11" w14:textId="79309E05" w:rsidR="003056A1" w:rsidRPr="00BA763E" w:rsidRDefault="003056A1" w:rsidP="00BA763E">
      <w:pPr>
        <w:jc w:val="both"/>
        <w:rPr>
          <w:b/>
          <w:bCs/>
          <w:lang w:val="en-US"/>
        </w:rPr>
      </w:pPr>
      <w:r w:rsidRPr="00BA763E">
        <w:rPr>
          <w:b/>
          <w:bCs/>
          <w:lang w:val="en-US"/>
        </w:rPr>
        <w:t>Proposal 1: RAN3 to discuss pros and cons of the approach where Predicted Slice Available Capacity is reported together with Predicted Composite Available Capacity in the DATA COLLECTION UPDATE message.</w:t>
      </w:r>
    </w:p>
    <w:p w14:paraId="32320196" w14:textId="592B1E60" w:rsidR="003056A1" w:rsidRPr="00BA763E" w:rsidRDefault="003056A1" w:rsidP="00BA763E">
      <w:pPr>
        <w:jc w:val="both"/>
        <w:rPr>
          <w:b/>
          <w:bCs/>
          <w:lang w:val="en-US"/>
        </w:rPr>
      </w:pPr>
      <w:r w:rsidRPr="00BA763E">
        <w:rPr>
          <w:b/>
          <w:bCs/>
          <w:lang w:val="en-US"/>
        </w:rPr>
        <w:t xml:space="preserve">Proposal 2: Define a new self-contained IE for Predicted Slice Available Capacity including </w:t>
      </w:r>
      <w:r w:rsidRPr="00BA763E">
        <w:rPr>
          <w:b/>
          <w:bCs/>
          <w:i/>
          <w:iCs/>
          <w:lang w:val="en-US"/>
        </w:rPr>
        <w:t>Cell Capacity Class Value Downlink</w:t>
      </w:r>
      <w:r w:rsidRPr="00BA763E">
        <w:rPr>
          <w:b/>
          <w:bCs/>
          <w:lang w:val="en-US"/>
        </w:rPr>
        <w:t xml:space="preserve"> IE and </w:t>
      </w:r>
      <w:r w:rsidRPr="00BA763E">
        <w:rPr>
          <w:b/>
          <w:bCs/>
          <w:i/>
          <w:iCs/>
          <w:lang w:val="en-US"/>
        </w:rPr>
        <w:t>Cell Capacity Class Value Uplink</w:t>
      </w:r>
      <w:r w:rsidRPr="00BA763E">
        <w:rPr>
          <w:b/>
          <w:bCs/>
          <w:lang w:val="en-US"/>
        </w:rPr>
        <w:t xml:space="preserve"> IE. </w:t>
      </w:r>
    </w:p>
    <w:p w14:paraId="47D44225" w14:textId="66392CC1" w:rsidR="003056A1" w:rsidRPr="00BA763E" w:rsidRDefault="003056A1" w:rsidP="00BA763E">
      <w:pPr>
        <w:jc w:val="both"/>
        <w:rPr>
          <w:b/>
          <w:bCs/>
          <w:lang w:val="en-US"/>
        </w:rPr>
      </w:pPr>
      <w:r w:rsidRPr="00BA763E">
        <w:rPr>
          <w:b/>
          <w:bCs/>
          <w:lang w:val="en-US"/>
        </w:rPr>
        <w:t xml:space="preserve">Proposal 3: Update the assigned criticality of </w:t>
      </w:r>
      <w:r w:rsidRPr="00585B66">
        <w:rPr>
          <w:b/>
          <w:bCs/>
          <w:i/>
          <w:iCs/>
          <w:lang w:val="en-US"/>
        </w:rPr>
        <w:t>Slice Measurement Initiation Result</w:t>
      </w:r>
      <w:r w:rsidRPr="00BA763E">
        <w:rPr>
          <w:b/>
          <w:bCs/>
          <w:lang w:val="en-US"/>
        </w:rPr>
        <w:t xml:space="preserve"> IE to “reject”.</w:t>
      </w:r>
    </w:p>
    <w:p w14:paraId="60F0E0C6" w14:textId="3A76C6D3" w:rsidR="003056A1" w:rsidRPr="00BA763E" w:rsidRDefault="003056A1" w:rsidP="00BA763E">
      <w:pPr>
        <w:jc w:val="both"/>
        <w:rPr>
          <w:b/>
          <w:bCs/>
          <w:lang w:val="en-US"/>
        </w:rPr>
      </w:pPr>
      <w:r w:rsidRPr="00BA763E">
        <w:rPr>
          <w:b/>
          <w:bCs/>
          <w:lang w:val="en-US"/>
        </w:rPr>
        <w:t xml:space="preserve">Proposal 4: Introduce </w:t>
      </w:r>
      <w:r w:rsidRPr="00585B66">
        <w:rPr>
          <w:b/>
          <w:bCs/>
          <w:i/>
          <w:iCs/>
          <w:lang w:val="en-US"/>
        </w:rPr>
        <w:t>Slice Level UE Performance Reporting</w:t>
      </w:r>
      <w:r w:rsidRPr="00BA763E">
        <w:rPr>
          <w:b/>
          <w:bCs/>
          <w:lang w:val="en-US"/>
        </w:rPr>
        <w:t xml:space="preserve"> IE to indicate that slice level UE Performance Reporting is requested from a target node when a UE Performance-specific bit in Report Characteristics for Data Collection IE is set.</w:t>
      </w:r>
    </w:p>
    <w:p w14:paraId="39366046" w14:textId="79B656E7" w:rsidR="003056A1" w:rsidRPr="00BA763E" w:rsidRDefault="003056A1" w:rsidP="00BA763E">
      <w:pPr>
        <w:jc w:val="both"/>
        <w:rPr>
          <w:b/>
          <w:bCs/>
          <w:lang w:val="en-US"/>
        </w:rPr>
      </w:pPr>
      <w:r w:rsidRPr="00BA763E">
        <w:rPr>
          <w:b/>
          <w:bCs/>
          <w:lang w:val="en-US"/>
        </w:rPr>
        <w:t>Proposal 5: If UE at the target node has no active slices, slice-level UE Performance is not reported from target node to source node.</w:t>
      </w:r>
    </w:p>
    <w:p w14:paraId="04DCE3F8" w14:textId="77777777" w:rsidR="003056A1" w:rsidRPr="004B1D03" w:rsidRDefault="003056A1" w:rsidP="003056A1">
      <w:pPr>
        <w:jc w:val="both"/>
        <w:rPr>
          <w:b/>
          <w:bCs/>
          <w:lang w:val="en-US"/>
        </w:rPr>
      </w:pPr>
      <w:r w:rsidRPr="004B1D03">
        <w:rPr>
          <w:b/>
          <w:bCs/>
          <w:lang w:val="en-US"/>
        </w:rPr>
        <w:t>Observation</w:t>
      </w:r>
      <w:r>
        <w:rPr>
          <w:b/>
          <w:bCs/>
          <w:lang w:val="en-US"/>
        </w:rPr>
        <w:t xml:space="preserve"> 3</w:t>
      </w:r>
      <w:r w:rsidRPr="004B1D03">
        <w:rPr>
          <w:b/>
          <w:bCs/>
          <w:lang w:val="en-US"/>
        </w:rPr>
        <w:t xml:space="preserve">: UE Performance measurements in TS 28.558 are measured on a per DRB per slice granularity and not on a per </w:t>
      </w:r>
      <w:r>
        <w:rPr>
          <w:b/>
          <w:bCs/>
          <w:lang w:val="en-US"/>
        </w:rPr>
        <w:t xml:space="preserve">(aggregated) </w:t>
      </w:r>
      <w:r w:rsidRPr="004B1D03">
        <w:rPr>
          <w:b/>
          <w:bCs/>
          <w:lang w:val="en-US"/>
        </w:rPr>
        <w:t xml:space="preserve">S-NSSAI granularity. </w:t>
      </w:r>
    </w:p>
    <w:p w14:paraId="0B477069" w14:textId="6330DC58" w:rsidR="003056A1" w:rsidRPr="00BA763E" w:rsidRDefault="00BA763E" w:rsidP="00BA763E">
      <w:pPr>
        <w:jc w:val="both"/>
        <w:rPr>
          <w:rFonts w:eastAsia="SimSun"/>
          <w:b/>
          <w:bCs/>
          <w:lang w:eastAsia="zh-CN"/>
        </w:rPr>
      </w:pPr>
      <w:r w:rsidRPr="00BA763E">
        <w:rPr>
          <w:b/>
          <w:bCs/>
          <w:lang w:val="en-US"/>
        </w:rPr>
        <w:t>Proposal 6: For the Rel-19 slicing use case, upon</w:t>
      </w:r>
      <w:r>
        <w:rPr>
          <w:rFonts w:eastAsia="SimSun"/>
          <w:b/>
          <w:bCs/>
          <w:lang w:eastAsia="zh-CN"/>
        </w:rPr>
        <w:t xml:space="preserve"> request for slice level UE Performance Feedback from the source, the target node </w:t>
      </w:r>
      <w:r w:rsidRPr="00007B7B">
        <w:rPr>
          <w:rFonts w:eastAsia="SimSun"/>
          <w:b/>
          <w:bCs/>
          <w:lang w:eastAsia="zh-CN"/>
        </w:rPr>
        <w:t>report</w:t>
      </w:r>
      <w:r>
        <w:rPr>
          <w:rFonts w:eastAsia="SimSun"/>
          <w:b/>
          <w:bCs/>
          <w:lang w:eastAsia="zh-CN"/>
        </w:rPr>
        <w:t>s</w:t>
      </w:r>
      <w:r w:rsidRPr="00007B7B">
        <w:rPr>
          <w:rFonts w:eastAsia="SimSun"/>
          <w:b/>
          <w:bCs/>
          <w:lang w:eastAsia="zh-CN"/>
        </w:rPr>
        <w:t xml:space="preserve"> UE </w:t>
      </w:r>
      <w:r>
        <w:rPr>
          <w:rFonts w:eastAsia="SimSun"/>
          <w:b/>
          <w:bCs/>
          <w:lang w:eastAsia="zh-CN"/>
        </w:rPr>
        <w:t>Performance</w:t>
      </w:r>
      <w:r w:rsidRPr="00007B7B">
        <w:rPr>
          <w:rFonts w:eastAsia="SimSun"/>
          <w:b/>
          <w:bCs/>
          <w:lang w:eastAsia="zh-CN"/>
        </w:rPr>
        <w:t xml:space="preserve"> per group of QoS flows </w:t>
      </w:r>
      <w:r>
        <w:rPr>
          <w:rFonts w:eastAsia="SimSun"/>
          <w:b/>
          <w:bCs/>
          <w:lang w:eastAsia="zh-CN"/>
        </w:rPr>
        <w:t>(comprising a DRB) for all PDU sessions associated to one or more S-NSSAIs</w:t>
      </w:r>
      <w:r w:rsidRPr="00007B7B">
        <w:rPr>
          <w:rFonts w:eastAsia="SimSun"/>
          <w:b/>
          <w:bCs/>
          <w:lang w:eastAsia="zh-CN"/>
        </w:rPr>
        <w:t>.</w:t>
      </w:r>
    </w:p>
    <w:sectPr w:rsidR="003056A1" w:rsidRPr="00BA763E"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96BD" w14:textId="77777777" w:rsidR="00E73623" w:rsidRDefault="00E73623">
      <w:r>
        <w:separator/>
      </w:r>
    </w:p>
  </w:endnote>
  <w:endnote w:type="continuationSeparator" w:id="0">
    <w:p w14:paraId="57313FA4" w14:textId="77777777" w:rsidR="00E73623" w:rsidRDefault="00E73623">
      <w:r>
        <w:continuationSeparator/>
      </w:r>
    </w:p>
  </w:endnote>
  <w:endnote w:type="continuationNotice" w:id="1">
    <w:p w14:paraId="59D7161C" w14:textId="77777777" w:rsidR="00E73623" w:rsidRDefault="00E73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1AB6" w14:textId="77777777" w:rsidR="00E73623" w:rsidRDefault="00E73623">
      <w:r>
        <w:separator/>
      </w:r>
    </w:p>
  </w:footnote>
  <w:footnote w:type="continuationSeparator" w:id="0">
    <w:p w14:paraId="1050E198" w14:textId="77777777" w:rsidR="00E73623" w:rsidRDefault="00E73623">
      <w:r>
        <w:continuationSeparator/>
      </w:r>
    </w:p>
  </w:footnote>
  <w:footnote w:type="continuationNotice" w:id="1">
    <w:p w14:paraId="2006965D" w14:textId="77777777" w:rsidR="00E73623" w:rsidRDefault="00E73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07D"/>
    <w:multiLevelType w:val="hybridMultilevel"/>
    <w:tmpl w:val="273A3DB6"/>
    <w:lvl w:ilvl="0" w:tplc="CF3E227A">
      <w:start w:val="1"/>
      <w:numFmt w:val="decimal"/>
      <w:lvlText w:val="%1."/>
      <w:lvlJc w:val="left"/>
      <w:pPr>
        <w:ind w:left="436" w:hanging="360"/>
      </w:pPr>
      <w:rPr>
        <w:b/>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74F82"/>
    <w:multiLevelType w:val="hybridMultilevel"/>
    <w:tmpl w:val="C36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A7BFA"/>
    <w:multiLevelType w:val="hybridMultilevel"/>
    <w:tmpl w:val="C38E9D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1"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BC3E0F"/>
    <w:multiLevelType w:val="hybridMultilevel"/>
    <w:tmpl w:val="2CCAA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3E0BCC"/>
    <w:multiLevelType w:val="hybridMultilevel"/>
    <w:tmpl w:val="66E6E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379F7"/>
    <w:multiLevelType w:val="hybridMultilevel"/>
    <w:tmpl w:val="7E4A5994"/>
    <w:lvl w:ilvl="0" w:tplc="0409000F">
      <w:start w:val="1"/>
      <w:numFmt w:val="decimal"/>
      <w:lvlText w:val="%1."/>
      <w:lvlJc w:val="left"/>
      <w:pPr>
        <w:ind w:left="1200" w:hanging="360"/>
      </w:pPr>
      <w:rPr>
        <w:rFonts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92C28"/>
    <w:multiLevelType w:val="hybridMultilevel"/>
    <w:tmpl w:val="506C9A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24"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1B5C49"/>
    <w:multiLevelType w:val="hybridMultilevel"/>
    <w:tmpl w:val="50148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926202"/>
    <w:multiLevelType w:val="hybridMultilevel"/>
    <w:tmpl w:val="6EFAD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2050D"/>
    <w:multiLevelType w:val="hybridMultilevel"/>
    <w:tmpl w:val="F94A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F74573"/>
    <w:multiLevelType w:val="hybridMultilevel"/>
    <w:tmpl w:val="2564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55C26"/>
    <w:multiLevelType w:val="hybridMultilevel"/>
    <w:tmpl w:val="63C85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D7611CF"/>
    <w:multiLevelType w:val="hybridMultilevel"/>
    <w:tmpl w:val="1A300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FD34B55"/>
    <w:multiLevelType w:val="hybridMultilevel"/>
    <w:tmpl w:val="82185C14"/>
    <w:lvl w:ilvl="0" w:tplc="DF601B62">
      <w:start w:val="1"/>
      <w:numFmt w:val="bullet"/>
      <w:lvlText w:val=""/>
      <w:lvlJc w:val="left"/>
      <w:pPr>
        <w:ind w:left="720" w:hanging="360"/>
      </w:pPr>
      <w:rPr>
        <w:rFonts w:ascii="Symbol" w:hAnsi="Symbol"/>
      </w:rPr>
    </w:lvl>
    <w:lvl w:ilvl="1" w:tplc="031A548C">
      <w:start w:val="1"/>
      <w:numFmt w:val="bullet"/>
      <w:lvlText w:val=""/>
      <w:lvlJc w:val="left"/>
      <w:pPr>
        <w:ind w:left="720" w:hanging="360"/>
      </w:pPr>
      <w:rPr>
        <w:rFonts w:ascii="Symbol" w:hAnsi="Symbol"/>
      </w:rPr>
    </w:lvl>
    <w:lvl w:ilvl="2" w:tplc="DA2AF60A">
      <w:start w:val="1"/>
      <w:numFmt w:val="bullet"/>
      <w:lvlText w:val=""/>
      <w:lvlJc w:val="left"/>
      <w:pPr>
        <w:ind w:left="720" w:hanging="360"/>
      </w:pPr>
      <w:rPr>
        <w:rFonts w:ascii="Symbol" w:hAnsi="Symbol"/>
      </w:rPr>
    </w:lvl>
    <w:lvl w:ilvl="3" w:tplc="9788BC94">
      <w:start w:val="1"/>
      <w:numFmt w:val="bullet"/>
      <w:lvlText w:val=""/>
      <w:lvlJc w:val="left"/>
      <w:pPr>
        <w:ind w:left="720" w:hanging="360"/>
      </w:pPr>
      <w:rPr>
        <w:rFonts w:ascii="Symbol" w:hAnsi="Symbol"/>
      </w:rPr>
    </w:lvl>
    <w:lvl w:ilvl="4" w:tplc="1BB8C038">
      <w:start w:val="1"/>
      <w:numFmt w:val="bullet"/>
      <w:lvlText w:val=""/>
      <w:lvlJc w:val="left"/>
      <w:pPr>
        <w:ind w:left="720" w:hanging="360"/>
      </w:pPr>
      <w:rPr>
        <w:rFonts w:ascii="Symbol" w:hAnsi="Symbol"/>
      </w:rPr>
    </w:lvl>
    <w:lvl w:ilvl="5" w:tplc="CAF21B66">
      <w:start w:val="1"/>
      <w:numFmt w:val="bullet"/>
      <w:lvlText w:val=""/>
      <w:lvlJc w:val="left"/>
      <w:pPr>
        <w:ind w:left="720" w:hanging="360"/>
      </w:pPr>
      <w:rPr>
        <w:rFonts w:ascii="Symbol" w:hAnsi="Symbol"/>
      </w:rPr>
    </w:lvl>
    <w:lvl w:ilvl="6" w:tplc="861C7E26">
      <w:start w:val="1"/>
      <w:numFmt w:val="bullet"/>
      <w:lvlText w:val=""/>
      <w:lvlJc w:val="left"/>
      <w:pPr>
        <w:ind w:left="720" w:hanging="360"/>
      </w:pPr>
      <w:rPr>
        <w:rFonts w:ascii="Symbol" w:hAnsi="Symbol"/>
      </w:rPr>
    </w:lvl>
    <w:lvl w:ilvl="7" w:tplc="136092E2">
      <w:start w:val="1"/>
      <w:numFmt w:val="bullet"/>
      <w:lvlText w:val=""/>
      <w:lvlJc w:val="left"/>
      <w:pPr>
        <w:ind w:left="720" w:hanging="360"/>
      </w:pPr>
      <w:rPr>
        <w:rFonts w:ascii="Symbol" w:hAnsi="Symbol"/>
      </w:rPr>
    </w:lvl>
    <w:lvl w:ilvl="8" w:tplc="84A402B4">
      <w:start w:val="1"/>
      <w:numFmt w:val="bullet"/>
      <w:lvlText w:val=""/>
      <w:lvlJc w:val="left"/>
      <w:pPr>
        <w:ind w:left="720" w:hanging="360"/>
      </w:pPr>
      <w:rPr>
        <w:rFonts w:ascii="Symbol" w:hAnsi="Symbol"/>
      </w:rPr>
    </w:lvl>
  </w:abstractNum>
  <w:abstractNum w:abstractNumId="41" w15:restartNumberingAfterBreak="0">
    <w:nsid w:val="750D52F0"/>
    <w:multiLevelType w:val="hybridMultilevel"/>
    <w:tmpl w:val="220EE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4"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4"/>
  </w:num>
  <w:num w:numId="5" w16cid:durableId="1293485520">
    <w:abstractNumId w:val="37"/>
  </w:num>
  <w:num w:numId="6" w16cid:durableId="518593314">
    <w:abstractNumId w:val="10"/>
  </w:num>
  <w:num w:numId="7" w16cid:durableId="133304696">
    <w:abstractNumId w:val="32"/>
  </w:num>
  <w:num w:numId="8" w16cid:durableId="1401951229">
    <w:abstractNumId w:val="6"/>
  </w:num>
  <w:num w:numId="9" w16cid:durableId="765687038">
    <w:abstractNumId w:val="3"/>
  </w:num>
  <w:num w:numId="10" w16cid:durableId="1190608963">
    <w:abstractNumId w:val="43"/>
  </w:num>
  <w:num w:numId="11" w16cid:durableId="1298758106">
    <w:abstractNumId w:val="26"/>
  </w:num>
  <w:num w:numId="12" w16cid:durableId="485165343">
    <w:abstractNumId w:val="25"/>
  </w:num>
  <w:num w:numId="13" w16cid:durableId="389350407">
    <w:abstractNumId w:val="7"/>
  </w:num>
  <w:num w:numId="14" w16cid:durableId="195781584">
    <w:abstractNumId w:val="44"/>
  </w:num>
  <w:num w:numId="15" w16cid:durableId="1483423386">
    <w:abstractNumId w:val="16"/>
  </w:num>
  <w:num w:numId="16" w16cid:durableId="1742748413">
    <w:abstractNumId w:val="27"/>
  </w:num>
  <w:num w:numId="17" w16cid:durableId="1818763474">
    <w:abstractNumId w:val="8"/>
  </w:num>
  <w:num w:numId="18" w16cid:durableId="1667585086">
    <w:abstractNumId w:val="12"/>
  </w:num>
  <w:num w:numId="19" w16cid:durableId="1271208106">
    <w:abstractNumId w:val="4"/>
  </w:num>
  <w:num w:numId="20" w16cid:durableId="305671312">
    <w:abstractNumId w:val="39"/>
  </w:num>
  <w:num w:numId="21" w16cid:durableId="1929924767">
    <w:abstractNumId w:val="19"/>
  </w:num>
  <w:num w:numId="22" w16cid:durableId="1059861415">
    <w:abstractNumId w:val="18"/>
  </w:num>
  <w:num w:numId="23" w16cid:durableId="801921517">
    <w:abstractNumId w:val="11"/>
  </w:num>
  <w:num w:numId="24" w16cid:durableId="373887140">
    <w:abstractNumId w:val="29"/>
  </w:num>
  <w:num w:numId="25" w16cid:durableId="554657521">
    <w:abstractNumId w:val="36"/>
  </w:num>
  <w:num w:numId="26" w16cid:durableId="1419017039">
    <w:abstractNumId w:val="35"/>
  </w:num>
  <w:num w:numId="27" w16cid:durableId="306320873">
    <w:abstractNumId w:val="21"/>
  </w:num>
  <w:num w:numId="28" w16cid:durableId="17726980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982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1115129">
    <w:abstractNumId w:val="20"/>
  </w:num>
  <w:num w:numId="31" w16cid:durableId="952247901">
    <w:abstractNumId w:val="17"/>
  </w:num>
  <w:num w:numId="32" w16cid:durableId="412556644">
    <w:abstractNumId w:val="40"/>
  </w:num>
  <w:num w:numId="33" w16cid:durableId="1446267653">
    <w:abstractNumId w:val="28"/>
  </w:num>
  <w:num w:numId="34" w16cid:durableId="1568029186">
    <w:abstractNumId w:val="1"/>
  </w:num>
  <w:num w:numId="35" w16cid:durableId="168720410">
    <w:abstractNumId w:val="30"/>
  </w:num>
  <w:num w:numId="36" w16cid:durableId="993139753">
    <w:abstractNumId w:val="5"/>
  </w:num>
  <w:num w:numId="37" w16cid:durableId="151989335">
    <w:abstractNumId w:val="13"/>
  </w:num>
  <w:num w:numId="38" w16cid:durableId="720709082">
    <w:abstractNumId w:val="31"/>
  </w:num>
  <w:num w:numId="39" w16cid:durableId="362629747">
    <w:abstractNumId w:val="41"/>
  </w:num>
  <w:num w:numId="40" w16cid:durableId="1098140909">
    <w:abstractNumId w:val="9"/>
  </w:num>
  <w:num w:numId="41" w16cid:durableId="549732084">
    <w:abstractNumId w:val="33"/>
  </w:num>
  <w:num w:numId="42" w16cid:durableId="277570088">
    <w:abstractNumId w:val="23"/>
  </w:num>
  <w:num w:numId="43" w16cid:durableId="38943242">
    <w:abstractNumId w:val="24"/>
  </w:num>
  <w:num w:numId="44" w16cid:durableId="1066563915">
    <w:abstractNumId w:val="42"/>
  </w:num>
  <w:num w:numId="45" w16cid:durableId="139739322">
    <w:abstractNumId w:val="38"/>
  </w:num>
  <w:num w:numId="46" w16cid:durableId="1731808249">
    <w:abstractNumId w:val="22"/>
  </w:num>
  <w:num w:numId="47" w16cid:durableId="21064156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22B"/>
    <w:rsid w:val="00004990"/>
    <w:rsid w:val="000061B4"/>
    <w:rsid w:val="00011E9C"/>
    <w:rsid w:val="0001200D"/>
    <w:rsid w:val="00012265"/>
    <w:rsid w:val="00012B98"/>
    <w:rsid w:val="00013811"/>
    <w:rsid w:val="0001396E"/>
    <w:rsid w:val="00016E97"/>
    <w:rsid w:val="00017B22"/>
    <w:rsid w:val="00017BB2"/>
    <w:rsid w:val="00024635"/>
    <w:rsid w:val="00025E8C"/>
    <w:rsid w:val="00030DA5"/>
    <w:rsid w:val="00031498"/>
    <w:rsid w:val="000316BA"/>
    <w:rsid w:val="00033397"/>
    <w:rsid w:val="000342C7"/>
    <w:rsid w:val="00040095"/>
    <w:rsid w:val="00040967"/>
    <w:rsid w:val="00042342"/>
    <w:rsid w:val="0005465D"/>
    <w:rsid w:val="0005563E"/>
    <w:rsid w:val="00056466"/>
    <w:rsid w:val="000615A2"/>
    <w:rsid w:val="000633A7"/>
    <w:rsid w:val="00065B77"/>
    <w:rsid w:val="00073986"/>
    <w:rsid w:val="00080512"/>
    <w:rsid w:val="0008216B"/>
    <w:rsid w:val="00083F0D"/>
    <w:rsid w:val="000859BA"/>
    <w:rsid w:val="00094013"/>
    <w:rsid w:val="000A21DC"/>
    <w:rsid w:val="000A391A"/>
    <w:rsid w:val="000A47A3"/>
    <w:rsid w:val="000A5591"/>
    <w:rsid w:val="000A779F"/>
    <w:rsid w:val="000A7D4A"/>
    <w:rsid w:val="000B0762"/>
    <w:rsid w:val="000B1D1E"/>
    <w:rsid w:val="000B411E"/>
    <w:rsid w:val="000B7447"/>
    <w:rsid w:val="000B7BCF"/>
    <w:rsid w:val="000C20EA"/>
    <w:rsid w:val="000C23DE"/>
    <w:rsid w:val="000C257F"/>
    <w:rsid w:val="000C3CBB"/>
    <w:rsid w:val="000C556D"/>
    <w:rsid w:val="000C76E5"/>
    <w:rsid w:val="000D376D"/>
    <w:rsid w:val="000D4DE6"/>
    <w:rsid w:val="000D58AB"/>
    <w:rsid w:val="000D59D3"/>
    <w:rsid w:val="000E3FDA"/>
    <w:rsid w:val="000E5484"/>
    <w:rsid w:val="000E5D1A"/>
    <w:rsid w:val="000E6A4F"/>
    <w:rsid w:val="000F0775"/>
    <w:rsid w:val="000F41ED"/>
    <w:rsid w:val="000F42F0"/>
    <w:rsid w:val="000F610C"/>
    <w:rsid w:val="000F67A2"/>
    <w:rsid w:val="001003EC"/>
    <w:rsid w:val="001012C2"/>
    <w:rsid w:val="00104C40"/>
    <w:rsid w:val="001075B7"/>
    <w:rsid w:val="00107EDC"/>
    <w:rsid w:val="0011334F"/>
    <w:rsid w:val="00126C11"/>
    <w:rsid w:val="001279F1"/>
    <w:rsid w:val="0013168D"/>
    <w:rsid w:val="00132D1A"/>
    <w:rsid w:val="0013334B"/>
    <w:rsid w:val="001370F2"/>
    <w:rsid w:val="00141A3D"/>
    <w:rsid w:val="00141F87"/>
    <w:rsid w:val="00142668"/>
    <w:rsid w:val="00142E2B"/>
    <w:rsid w:val="0014381B"/>
    <w:rsid w:val="0014775C"/>
    <w:rsid w:val="00147E89"/>
    <w:rsid w:val="00153BA6"/>
    <w:rsid w:val="001549DD"/>
    <w:rsid w:val="001550D6"/>
    <w:rsid w:val="00162F1B"/>
    <w:rsid w:val="00163D45"/>
    <w:rsid w:val="00166752"/>
    <w:rsid w:val="00170A70"/>
    <w:rsid w:val="00171361"/>
    <w:rsid w:val="001726D7"/>
    <w:rsid w:val="00174EC9"/>
    <w:rsid w:val="0017573D"/>
    <w:rsid w:val="001864C4"/>
    <w:rsid w:val="00192113"/>
    <w:rsid w:val="001945DA"/>
    <w:rsid w:val="00194CD0"/>
    <w:rsid w:val="00197DF4"/>
    <w:rsid w:val="001A4A66"/>
    <w:rsid w:val="001A7094"/>
    <w:rsid w:val="001B08B3"/>
    <w:rsid w:val="001B0D69"/>
    <w:rsid w:val="001B265E"/>
    <w:rsid w:val="001B3D3A"/>
    <w:rsid w:val="001B7208"/>
    <w:rsid w:val="001C0134"/>
    <w:rsid w:val="001C4281"/>
    <w:rsid w:val="001C7A35"/>
    <w:rsid w:val="001D0623"/>
    <w:rsid w:val="001D0D3F"/>
    <w:rsid w:val="001D3619"/>
    <w:rsid w:val="001D38D6"/>
    <w:rsid w:val="001D5299"/>
    <w:rsid w:val="001D5D06"/>
    <w:rsid w:val="001E39D1"/>
    <w:rsid w:val="001E3AA6"/>
    <w:rsid w:val="001E6444"/>
    <w:rsid w:val="001E734A"/>
    <w:rsid w:val="001F168B"/>
    <w:rsid w:val="001F3A0E"/>
    <w:rsid w:val="001F446F"/>
    <w:rsid w:val="001F45AF"/>
    <w:rsid w:val="001F4799"/>
    <w:rsid w:val="001F5E95"/>
    <w:rsid w:val="001F6FD0"/>
    <w:rsid w:val="001F70B7"/>
    <w:rsid w:val="00200E47"/>
    <w:rsid w:val="00200F4A"/>
    <w:rsid w:val="002011C1"/>
    <w:rsid w:val="00204301"/>
    <w:rsid w:val="002068A3"/>
    <w:rsid w:val="0021014D"/>
    <w:rsid w:val="002150D3"/>
    <w:rsid w:val="00215C60"/>
    <w:rsid w:val="00215D5F"/>
    <w:rsid w:val="0022100C"/>
    <w:rsid w:val="002231DD"/>
    <w:rsid w:val="00223D61"/>
    <w:rsid w:val="00225F6D"/>
    <w:rsid w:val="0022606D"/>
    <w:rsid w:val="002305DD"/>
    <w:rsid w:val="00232760"/>
    <w:rsid w:val="00236F56"/>
    <w:rsid w:val="00242C2A"/>
    <w:rsid w:val="00243BC7"/>
    <w:rsid w:val="00243CB8"/>
    <w:rsid w:val="00244186"/>
    <w:rsid w:val="00245F1F"/>
    <w:rsid w:val="0024668D"/>
    <w:rsid w:val="00250702"/>
    <w:rsid w:val="00251D34"/>
    <w:rsid w:val="002553C2"/>
    <w:rsid w:val="002623FC"/>
    <w:rsid w:val="00262FA8"/>
    <w:rsid w:val="00263E89"/>
    <w:rsid w:val="00267BB0"/>
    <w:rsid w:val="00270DE9"/>
    <w:rsid w:val="002711B8"/>
    <w:rsid w:val="002727F4"/>
    <w:rsid w:val="002747EC"/>
    <w:rsid w:val="00277AE9"/>
    <w:rsid w:val="002829F6"/>
    <w:rsid w:val="00282AB4"/>
    <w:rsid w:val="002855BF"/>
    <w:rsid w:val="0028583D"/>
    <w:rsid w:val="00286FC6"/>
    <w:rsid w:val="0029376B"/>
    <w:rsid w:val="002953B2"/>
    <w:rsid w:val="002A184D"/>
    <w:rsid w:val="002A1875"/>
    <w:rsid w:val="002A5071"/>
    <w:rsid w:val="002A7F1A"/>
    <w:rsid w:val="002B0BC2"/>
    <w:rsid w:val="002B2D3A"/>
    <w:rsid w:val="002B51B2"/>
    <w:rsid w:val="002B6E60"/>
    <w:rsid w:val="002C228C"/>
    <w:rsid w:val="002C3B16"/>
    <w:rsid w:val="002C7FFA"/>
    <w:rsid w:val="002D7123"/>
    <w:rsid w:val="002E1692"/>
    <w:rsid w:val="002E2332"/>
    <w:rsid w:val="002E233F"/>
    <w:rsid w:val="002E3062"/>
    <w:rsid w:val="002E62F6"/>
    <w:rsid w:val="002F0762"/>
    <w:rsid w:val="002F0805"/>
    <w:rsid w:val="002F0D22"/>
    <w:rsid w:val="002F38CC"/>
    <w:rsid w:val="002F3A47"/>
    <w:rsid w:val="002F4C0B"/>
    <w:rsid w:val="002F5309"/>
    <w:rsid w:val="002F65EC"/>
    <w:rsid w:val="002F6F89"/>
    <w:rsid w:val="00300E51"/>
    <w:rsid w:val="00303CFC"/>
    <w:rsid w:val="003056A1"/>
    <w:rsid w:val="00305886"/>
    <w:rsid w:val="00306509"/>
    <w:rsid w:val="00312FDD"/>
    <w:rsid w:val="003172DC"/>
    <w:rsid w:val="003217F2"/>
    <w:rsid w:val="00323185"/>
    <w:rsid w:val="00323531"/>
    <w:rsid w:val="00323C2E"/>
    <w:rsid w:val="00326069"/>
    <w:rsid w:val="00327D7E"/>
    <w:rsid w:val="00333D26"/>
    <w:rsid w:val="003357D5"/>
    <w:rsid w:val="00335A05"/>
    <w:rsid w:val="003400F5"/>
    <w:rsid w:val="00341E0A"/>
    <w:rsid w:val="00343560"/>
    <w:rsid w:val="003454FC"/>
    <w:rsid w:val="00346B0D"/>
    <w:rsid w:val="00350965"/>
    <w:rsid w:val="00351731"/>
    <w:rsid w:val="0035405B"/>
    <w:rsid w:val="0035462D"/>
    <w:rsid w:val="00356B62"/>
    <w:rsid w:val="00356E50"/>
    <w:rsid w:val="00360F39"/>
    <w:rsid w:val="00362713"/>
    <w:rsid w:val="00363177"/>
    <w:rsid w:val="00365C70"/>
    <w:rsid w:val="00370233"/>
    <w:rsid w:val="003702F7"/>
    <w:rsid w:val="0037293E"/>
    <w:rsid w:val="00375466"/>
    <w:rsid w:val="00381172"/>
    <w:rsid w:val="00381C4F"/>
    <w:rsid w:val="00382D77"/>
    <w:rsid w:val="00384F81"/>
    <w:rsid w:val="00392D30"/>
    <w:rsid w:val="003979B2"/>
    <w:rsid w:val="003B34CF"/>
    <w:rsid w:val="003B3FB3"/>
    <w:rsid w:val="003B4722"/>
    <w:rsid w:val="003C368D"/>
    <w:rsid w:val="003C4E37"/>
    <w:rsid w:val="003E1194"/>
    <w:rsid w:val="003E16BE"/>
    <w:rsid w:val="003E335C"/>
    <w:rsid w:val="003E7223"/>
    <w:rsid w:val="003F0A6F"/>
    <w:rsid w:val="003F3E07"/>
    <w:rsid w:val="003F72DA"/>
    <w:rsid w:val="003F774B"/>
    <w:rsid w:val="00400A2A"/>
    <w:rsid w:val="00401855"/>
    <w:rsid w:val="004019FD"/>
    <w:rsid w:val="00403E9B"/>
    <w:rsid w:val="004128E3"/>
    <w:rsid w:val="00415D8A"/>
    <w:rsid w:val="004204E6"/>
    <w:rsid w:val="00426147"/>
    <w:rsid w:val="00430EC4"/>
    <w:rsid w:val="0043218D"/>
    <w:rsid w:val="004349FA"/>
    <w:rsid w:val="004357B5"/>
    <w:rsid w:val="0044234E"/>
    <w:rsid w:val="00442DE0"/>
    <w:rsid w:val="00454CBF"/>
    <w:rsid w:val="00461FCC"/>
    <w:rsid w:val="004621A3"/>
    <w:rsid w:val="00462FA1"/>
    <w:rsid w:val="00464695"/>
    <w:rsid w:val="004658C0"/>
    <w:rsid w:val="00465E05"/>
    <w:rsid w:val="0047272F"/>
    <w:rsid w:val="00472B0A"/>
    <w:rsid w:val="00476427"/>
    <w:rsid w:val="00476589"/>
    <w:rsid w:val="00476DD9"/>
    <w:rsid w:val="00485893"/>
    <w:rsid w:val="004917DF"/>
    <w:rsid w:val="00491F35"/>
    <w:rsid w:val="00494127"/>
    <w:rsid w:val="00495415"/>
    <w:rsid w:val="0049615A"/>
    <w:rsid w:val="00497666"/>
    <w:rsid w:val="004A3403"/>
    <w:rsid w:val="004A4C3D"/>
    <w:rsid w:val="004A7D28"/>
    <w:rsid w:val="004B1240"/>
    <w:rsid w:val="004B1D03"/>
    <w:rsid w:val="004C106A"/>
    <w:rsid w:val="004C493C"/>
    <w:rsid w:val="004C5539"/>
    <w:rsid w:val="004C79A1"/>
    <w:rsid w:val="004D15F6"/>
    <w:rsid w:val="004D3578"/>
    <w:rsid w:val="004D380D"/>
    <w:rsid w:val="004D3F58"/>
    <w:rsid w:val="004D4665"/>
    <w:rsid w:val="004D5A7B"/>
    <w:rsid w:val="004D5E47"/>
    <w:rsid w:val="004D633C"/>
    <w:rsid w:val="004D6623"/>
    <w:rsid w:val="004E0967"/>
    <w:rsid w:val="004E0A7B"/>
    <w:rsid w:val="004E213A"/>
    <w:rsid w:val="004E21FC"/>
    <w:rsid w:val="004E3FA0"/>
    <w:rsid w:val="004E57B2"/>
    <w:rsid w:val="004F27B2"/>
    <w:rsid w:val="004F5E94"/>
    <w:rsid w:val="004F6D39"/>
    <w:rsid w:val="00503171"/>
    <w:rsid w:val="0050397F"/>
    <w:rsid w:val="00503B98"/>
    <w:rsid w:val="005064AC"/>
    <w:rsid w:val="00513B27"/>
    <w:rsid w:val="005153FE"/>
    <w:rsid w:val="0051583A"/>
    <w:rsid w:val="005173B5"/>
    <w:rsid w:val="005210AC"/>
    <w:rsid w:val="005240A4"/>
    <w:rsid w:val="00525E93"/>
    <w:rsid w:val="00527A79"/>
    <w:rsid w:val="00531C12"/>
    <w:rsid w:val="00531F4B"/>
    <w:rsid w:val="00534DA0"/>
    <w:rsid w:val="00536343"/>
    <w:rsid w:val="00536754"/>
    <w:rsid w:val="00540A1B"/>
    <w:rsid w:val="00540B31"/>
    <w:rsid w:val="0054395E"/>
    <w:rsid w:val="00543E6C"/>
    <w:rsid w:val="00544635"/>
    <w:rsid w:val="005471B1"/>
    <w:rsid w:val="005509D1"/>
    <w:rsid w:val="005523C6"/>
    <w:rsid w:val="00552FC2"/>
    <w:rsid w:val="00553F96"/>
    <w:rsid w:val="00565087"/>
    <w:rsid w:val="0056573F"/>
    <w:rsid w:val="00565BE9"/>
    <w:rsid w:val="00565DB9"/>
    <w:rsid w:val="00567642"/>
    <w:rsid w:val="005678F1"/>
    <w:rsid w:val="00570755"/>
    <w:rsid w:val="00571CE2"/>
    <w:rsid w:val="00571E09"/>
    <w:rsid w:val="00574F9E"/>
    <w:rsid w:val="00583195"/>
    <w:rsid w:val="00583B94"/>
    <w:rsid w:val="00585B66"/>
    <w:rsid w:val="005A0FB3"/>
    <w:rsid w:val="005A27D5"/>
    <w:rsid w:val="005A4971"/>
    <w:rsid w:val="005B1232"/>
    <w:rsid w:val="005B2506"/>
    <w:rsid w:val="005B2EEF"/>
    <w:rsid w:val="005B3624"/>
    <w:rsid w:val="005B50A5"/>
    <w:rsid w:val="005B5666"/>
    <w:rsid w:val="005B7726"/>
    <w:rsid w:val="005C3B5F"/>
    <w:rsid w:val="005C4CC1"/>
    <w:rsid w:val="005C5AEA"/>
    <w:rsid w:val="005D1649"/>
    <w:rsid w:val="005D4274"/>
    <w:rsid w:val="005D6C57"/>
    <w:rsid w:val="005E3CE0"/>
    <w:rsid w:val="005E6148"/>
    <w:rsid w:val="005E6319"/>
    <w:rsid w:val="005F0533"/>
    <w:rsid w:val="005F4097"/>
    <w:rsid w:val="006019FA"/>
    <w:rsid w:val="0060294C"/>
    <w:rsid w:val="00605E3E"/>
    <w:rsid w:val="00606798"/>
    <w:rsid w:val="00606DA9"/>
    <w:rsid w:val="0061046D"/>
    <w:rsid w:val="00611566"/>
    <w:rsid w:val="00611D47"/>
    <w:rsid w:val="00617F14"/>
    <w:rsid w:val="006200C9"/>
    <w:rsid w:val="00636398"/>
    <w:rsid w:val="00640754"/>
    <w:rsid w:val="0064486B"/>
    <w:rsid w:val="006504A4"/>
    <w:rsid w:val="00651D72"/>
    <w:rsid w:val="0065262E"/>
    <w:rsid w:val="0065292B"/>
    <w:rsid w:val="00652C0F"/>
    <w:rsid w:val="0065333E"/>
    <w:rsid w:val="006556EE"/>
    <w:rsid w:val="00656E1E"/>
    <w:rsid w:val="00656F0A"/>
    <w:rsid w:val="006575FA"/>
    <w:rsid w:val="006604E4"/>
    <w:rsid w:val="006622AD"/>
    <w:rsid w:val="00664788"/>
    <w:rsid w:val="006676E4"/>
    <w:rsid w:val="006702A1"/>
    <w:rsid w:val="006744EA"/>
    <w:rsid w:val="00676F8A"/>
    <w:rsid w:val="006774B4"/>
    <w:rsid w:val="00682C6C"/>
    <w:rsid w:val="00684009"/>
    <w:rsid w:val="00687942"/>
    <w:rsid w:val="00687945"/>
    <w:rsid w:val="00692D28"/>
    <w:rsid w:val="006942F8"/>
    <w:rsid w:val="00696353"/>
    <w:rsid w:val="00697F87"/>
    <w:rsid w:val="006A14FD"/>
    <w:rsid w:val="006A2193"/>
    <w:rsid w:val="006A28CA"/>
    <w:rsid w:val="006A46C1"/>
    <w:rsid w:val="006A593D"/>
    <w:rsid w:val="006A5AB7"/>
    <w:rsid w:val="006B0041"/>
    <w:rsid w:val="006B0695"/>
    <w:rsid w:val="006B36A5"/>
    <w:rsid w:val="006B4195"/>
    <w:rsid w:val="006B4E34"/>
    <w:rsid w:val="006B782E"/>
    <w:rsid w:val="006C4815"/>
    <w:rsid w:val="006C54B5"/>
    <w:rsid w:val="006C5EC3"/>
    <w:rsid w:val="006C66F8"/>
    <w:rsid w:val="006C6EB7"/>
    <w:rsid w:val="006D1E24"/>
    <w:rsid w:val="006E4782"/>
    <w:rsid w:val="006E4B34"/>
    <w:rsid w:val="006E4C6C"/>
    <w:rsid w:val="006E72D7"/>
    <w:rsid w:val="006F469C"/>
    <w:rsid w:val="00702BDF"/>
    <w:rsid w:val="007174B8"/>
    <w:rsid w:val="007214D6"/>
    <w:rsid w:val="00726840"/>
    <w:rsid w:val="00730208"/>
    <w:rsid w:val="007318F1"/>
    <w:rsid w:val="00734A5B"/>
    <w:rsid w:val="00741EC5"/>
    <w:rsid w:val="007433A6"/>
    <w:rsid w:val="00743525"/>
    <w:rsid w:val="00744E76"/>
    <w:rsid w:val="007455D0"/>
    <w:rsid w:val="007476DB"/>
    <w:rsid w:val="00752FEF"/>
    <w:rsid w:val="00754DB9"/>
    <w:rsid w:val="0075555F"/>
    <w:rsid w:val="0075565E"/>
    <w:rsid w:val="00757D40"/>
    <w:rsid w:val="0076073B"/>
    <w:rsid w:val="00764207"/>
    <w:rsid w:val="00765A81"/>
    <w:rsid w:val="007733A7"/>
    <w:rsid w:val="007744DA"/>
    <w:rsid w:val="00774846"/>
    <w:rsid w:val="00775AF4"/>
    <w:rsid w:val="007765C2"/>
    <w:rsid w:val="00781F0F"/>
    <w:rsid w:val="00782170"/>
    <w:rsid w:val="00782248"/>
    <w:rsid w:val="0078446C"/>
    <w:rsid w:val="007860A0"/>
    <w:rsid w:val="0078727C"/>
    <w:rsid w:val="007902FF"/>
    <w:rsid w:val="00793506"/>
    <w:rsid w:val="0079415C"/>
    <w:rsid w:val="007978A9"/>
    <w:rsid w:val="00797D4B"/>
    <w:rsid w:val="007A3A4C"/>
    <w:rsid w:val="007A75BA"/>
    <w:rsid w:val="007C02EF"/>
    <w:rsid w:val="007C063F"/>
    <w:rsid w:val="007C095F"/>
    <w:rsid w:val="007C1636"/>
    <w:rsid w:val="007C2B73"/>
    <w:rsid w:val="007C4FC3"/>
    <w:rsid w:val="007C590B"/>
    <w:rsid w:val="007C5A0F"/>
    <w:rsid w:val="007D0AE5"/>
    <w:rsid w:val="007D39F9"/>
    <w:rsid w:val="007D3B84"/>
    <w:rsid w:val="007D5902"/>
    <w:rsid w:val="007D592A"/>
    <w:rsid w:val="007E0B95"/>
    <w:rsid w:val="007E2BCA"/>
    <w:rsid w:val="007E32DD"/>
    <w:rsid w:val="007E6F1D"/>
    <w:rsid w:val="007F00B1"/>
    <w:rsid w:val="007F19EC"/>
    <w:rsid w:val="007F2676"/>
    <w:rsid w:val="007F544F"/>
    <w:rsid w:val="00802106"/>
    <w:rsid w:val="008028A4"/>
    <w:rsid w:val="0080357E"/>
    <w:rsid w:val="008048F5"/>
    <w:rsid w:val="00805CC8"/>
    <w:rsid w:val="00806520"/>
    <w:rsid w:val="00810AB5"/>
    <w:rsid w:val="008110C5"/>
    <w:rsid w:val="008130A6"/>
    <w:rsid w:val="0082229F"/>
    <w:rsid w:val="00822F7E"/>
    <w:rsid w:val="00827F79"/>
    <w:rsid w:val="00830106"/>
    <w:rsid w:val="008338BE"/>
    <w:rsid w:val="008353D8"/>
    <w:rsid w:val="00840916"/>
    <w:rsid w:val="008411A3"/>
    <w:rsid w:val="00842BC3"/>
    <w:rsid w:val="008449C0"/>
    <w:rsid w:val="00850D69"/>
    <w:rsid w:val="00851B8C"/>
    <w:rsid w:val="00852F7C"/>
    <w:rsid w:val="00853EDD"/>
    <w:rsid w:val="008544BF"/>
    <w:rsid w:val="00854670"/>
    <w:rsid w:val="008574FA"/>
    <w:rsid w:val="00857898"/>
    <w:rsid w:val="00857EEC"/>
    <w:rsid w:val="008604EE"/>
    <w:rsid w:val="0086131D"/>
    <w:rsid w:val="00861593"/>
    <w:rsid w:val="00862756"/>
    <w:rsid w:val="00866026"/>
    <w:rsid w:val="008704A4"/>
    <w:rsid w:val="008716E1"/>
    <w:rsid w:val="0087352F"/>
    <w:rsid w:val="0087401D"/>
    <w:rsid w:val="008768CA"/>
    <w:rsid w:val="0088013E"/>
    <w:rsid w:val="0088020E"/>
    <w:rsid w:val="00880559"/>
    <w:rsid w:val="00882A6A"/>
    <w:rsid w:val="008840E9"/>
    <w:rsid w:val="00886577"/>
    <w:rsid w:val="00886BA7"/>
    <w:rsid w:val="00886C73"/>
    <w:rsid w:val="00894A1F"/>
    <w:rsid w:val="008958F5"/>
    <w:rsid w:val="00897F1E"/>
    <w:rsid w:val="008A56D3"/>
    <w:rsid w:val="008B4CC2"/>
    <w:rsid w:val="008C2835"/>
    <w:rsid w:val="008C3D3F"/>
    <w:rsid w:val="008C484F"/>
    <w:rsid w:val="008C490B"/>
    <w:rsid w:val="008C72BB"/>
    <w:rsid w:val="008D0181"/>
    <w:rsid w:val="008D2A62"/>
    <w:rsid w:val="008E5CD7"/>
    <w:rsid w:val="008E5DF6"/>
    <w:rsid w:val="008E6D16"/>
    <w:rsid w:val="008F247F"/>
    <w:rsid w:val="008F4091"/>
    <w:rsid w:val="008F4AD3"/>
    <w:rsid w:val="0090201F"/>
    <w:rsid w:val="0090271F"/>
    <w:rsid w:val="00903D8C"/>
    <w:rsid w:val="009055FA"/>
    <w:rsid w:val="00907343"/>
    <w:rsid w:val="00907E22"/>
    <w:rsid w:val="0091021A"/>
    <w:rsid w:val="00910F85"/>
    <w:rsid w:val="00913D4D"/>
    <w:rsid w:val="00914383"/>
    <w:rsid w:val="00921644"/>
    <w:rsid w:val="009240B1"/>
    <w:rsid w:val="00931BE6"/>
    <w:rsid w:val="009330F1"/>
    <w:rsid w:val="009343D0"/>
    <w:rsid w:val="00934552"/>
    <w:rsid w:val="0094013D"/>
    <w:rsid w:val="009405DF"/>
    <w:rsid w:val="009411AB"/>
    <w:rsid w:val="00941AF9"/>
    <w:rsid w:val="0094221D"/>
    <w:rsid w:val="00942EC2"/>
    <w:rsid w:val="00945D38"/>
    <w:rsid w:val="00947300"/>
    <w:rsid w:val="00950FB6"/>
    <w:rsid w:val="00954BCB"/>
    <w:rsid w:val="009563AD"/>
    <w:rsid w:val="00956554"/>
    <w:rsid w:val="00961B32"/>
    <w:rsid w:val="00963901"/>
    <w:rsid w:val="009649B5"/>
    <w:rsid w:val="00966E08"/>
    <w:rsid w:val="00966FD3"/>
    <w:rsid w:val="00971683"/>
    <w:rsid w:val="00972FD7"/>
    <w:rsid w:val="00974BB0"/>
    <w:rsid w:val="0097759B"/>
    <w:rsid w:val="0097762D"/>
    <w:rsid w:val="00982C5F"/>
    <w:rsid w:val="00985A35"/>
    <w:rsid w:val="00986062"/>
    <w:rsid w:val="00986535"/>
    <w:rsid w:val="009872AD"/>
    <w:rsid w:val="00987AAE"/>
    <w:rsid w:val="00990FC1"/>
    <w:rsid w:val="009933E9"/>
    <w:rsid w:val="00993E55"/>
    <w:rsid w:val="009940F2"/>
    <w:rsid w:val="009A1D11"/>
    <w:rsid w:val="009A30B3"/>
    <w:rsid w:val="009A6E4F"/>
    <w:rsid w:val="009B2523"/>
    <w:rsid w:val="009C1909"/>
    <w:rsid w:val="009C3779"/>
    <w:rsid w:val="009C4D5C"/>
    <w:rsid w:val="009D0976"/>
    <w:rsid w:val="009D0A28"/>
    <w:rsid w:val="009D19A4"/>
    <w:rsid w:val="009D22B5"/>
    <w:rsid w:val="009D2831"/>
    <w:rsid w:val="009E0884"/>
    <w:rsid w:val="009E12A0"/>
    <w:rsid w:val="009E21AE"/>
    <w:rsid w:val="009E618D"/>
    <w:rsid w:val="009F3B54"/>
    <w:rsid w:val="009F7E6E"/>
    <w:rsid w:val="00A0726D"/>
    <w:rsid w:val="00A10F02"/>
    <w:rsid w:val="00A1193F"/>
    <w:rsid w:val="00A1309F"/>
    <w:rsid w:val="00A15C89"/>
    <w:rsid w:val="00A21CFC"/>
    <w:rsid w:val="00A42F80"/>
    <w:rsid w:val="00A45528"/>
    <w:rsid w:val="00A53724"/>
    <w:rsid w:val="00A55939"/>
    <w:rsid w:val="00A559F6"/>
    <w:rsid w:val="00A5612A"/>
    <w:rsid w:val="00A605F9"/>
    <w:rsid w:val="00A62D8E"/>
    <w:rsid w:val="00A62FA7"/>
    <w:rsid w:val="00A63866"/>
    <w:rsid w:val="00A657DC"/>
    <w:rsid w:val="00A66F7A"/>
    <w:rsid w:val="00A710BA"/>
    <w:rsid w:val="00A7159C"/>
    <w:rsid w:val="00A71FD7"/>
    <w:rsid w:val="00A72013"/>
    <w:rsid w:val="00A814E6"/>
    <w:rsid w:val="00A82346"/>
    <w:rsid w:val="00A8361A"/>
    <w:rsid w:val="00A8533E"/>
    <w:rsid w:val="00A93290"/>
    <w:rsid w:val="00A94EC9"/>
    <w:rsid w:val="00A9671C"/>
    <w:rsid w:val="00AA06D3"/>
    <w:rsid w:val="00AA2A50"/>
    <w:rsid w:val="00AA3CC9"/>
    <w:rsid w:val="00AB380F"/>
    <w:rsid w:val="00AB6AAB"/>
    <w:rsid w:val="00AB76FC"/>
    <w:rsid w:val="00AC0E02"/>
    <w:rsid w:val="00AC253C"/>
    <w:rsid w:val="00AC3CE8"/>
    <w:rsid w:val="00AD0338"/>
    <w:rsid w:val="00AD405E"/>
    <w:rsid w:val="00AD4289"/>
    <w:rsid w:val="00AD4BCF"/>
    <w:rsid w:val="00AE04D5"/>
    <w:rsid w:val="00AE21F1"/>
    <w:rsid w:val="00AE577A"/>
    <w:rsid w:val="00AF106B"/>
    <w:rsid w:val="00AF127F"/>
    <w:rsid w:val="00AF2745"/>
    <w:rsid w:val="00AF378B"/>
    <w:rsid w:val="00AF3EEE"/>
    <w:rsid w:val="00AF4A8E"/>
    <w:rsid w:val="00AF5C0D"/>
    <w:rsid w:val="00AF78D5"/>
    <w:rsid w:val="00B01589"/>
    <w:rsid w:val="00B07630"/>
    <w:rsid w:val="00B1063A"/>
    <w:rsid w:val="00B12289"/>
    <w:rsid w:val="00B15449"/>
    <w:rsid w:val="00B15DE9"/>
    <w:rsid w:val="00B178AE"/>
    <w:rsid w:val="00B20062"/>
    <w:rsid w:val="00B21241"/>
    <w:rsid w:val="00B23D05"/>
    <w:rsid w:val="00B3207A"/>
    <w:rsid w:val="00B325E7"/>
    <w:rsid w:val="00B358DD"/>
    <w:rsid w:val="00B35C13"/>
    <w:rsid w:val="00B363D9"/>
    <w:rsid w:val="00B4262C"/>
    <w:rsid w:val="00B477C9"/>
    <w:rsid w:val="00B51F8C"/>
    <w:rsid w:val="00B5439D"/>
    <w:rsid w:val="00B603D9"/>
    <w:rsid w:val="00B60E69"/>
    <w:rsid w:val="00B615D0"/>
    <w:rsid w:val="00B67F00"/>
    <w:rsid w:val="00B700F3"/>
    <w:rsid w:val="00B71A64"/>
    <w:rsid w:val="00B73BBA"/>
    <w:rsid w:val="00B746AA"/>
    <w:rsid w:val="00B84683"/>
    <w:rsid w:val="00B90FE3"/>
    <w:rsid w:val="00B92CBE"/>
    <w:rsid w:val="00B95017"/>
    <w:rsid w:val="00B9781E"/>
    <w:rsid w:val="00B97C04"/>
    <w:rsid w:val="00BA1CEF"/>
    <w:rsid w:val="00BA31BB"/>
    <w:rsid w:val="00BA763E"/>
    <w:rsid w:val="00BB0B57"/>
    <w:rsid w:val="00BB655D"/>
    <w:rsid w:val="00BC6C95"/>
    <w:rsid w:val="00BD0BEC"/>
    <w:rsid w:val="00BD0D64"/>
    <w:rsid w:val="00BD13F5"/>
    <w:rsid w:val="00BD164D"/>
    <w:rsid w:val="00BE12E5"/>
    <w:rsid w:val="00BE5163"/>
    <w:rsid w:val="00BF212C"/>
    <w:rsid w:val="00BF53EC"/>
    <w:rsid w:val="00BF6C0C"/>
    <w:rsid w:val="00BF79F1"/>
    <w:rsid w:val="00C03035"/>
    <w:rsid w:val="00C11826"/>
    <w:rsid w:val="00C15AE8"/>
    <w:rsid w:val="00C15C2D"/>
    <w:rsid w:val="00C234C1"/>
    <w:rsid w:val="00C24B5F"/>
    <w:rsid w:val="00C275BC"/>
    <w:rsid w:val="00C3084C"/>
    <w:rsid w:val="00C322D7"/>
    <w:rsid w:val="00C33079"/>
    <w:rsid w:val="00C3423E"/>
    <w:rsid w:val="00C34DD8"/>
    <w:rsid w:val="00C365F1"/>
    <w:rsid w:val="00C43B31"/>
    <w:rsid w:val="00C50536"/>
    <w:rsid w:val="00C52608"/>
    <w:rsid w:val="00C55EB7"/>
    <w:rsid w:val="00C600A6"/>
    <w:rsid w:val="00C64284"/>
    <w:rsid w:val="00C64DCD"/>
    <w:rsid w:val="00C70635"/>
    <w:rsid w:val="00C760EF"/>
    <w:rsid w:val="00C80A9C"/>
    <w:rsid w:val="00C84ED9"/>
    <w:rsid w:val="00C87DA9"/>
    <w:rsid w:val="00C9069C"/>
    <w:rsid w:val="00C90F56"/>
    <w:rsid w:val="00CA08A8"/>
    <w:rsid w:val="00CA0C79"/>
    <w:rsid w:val="00CA14E4"/>
    <w:rsid w:val="00CA3D0C"/>
    <w:rsid w:val="00CB3B47"/>
    <w:rsid w:val="00CB5ED6"/>
    <w:rsid w:val="00CB6651"/>
    <w:rsid w:val="00CB6887"/>
    <w:rsid w:val="00CB7ADA"/>
    <w:rsid w:val="00CC748D"/>
    <w:rsid w:val="00CD1793"/>
    <w:rsid w:val="00CD228C"/>
    <w:rsid w:val="00CD286A"/>
    <w:rsid w:val="00CD320E"/>
    <w:rsid w:val="00CD3B71"/>
    <w:rsid w:val="00CD4C7B"/>
    <w:rsid w:val="00CE007C"/>
    <w:rsid w:val="00CE3F8D"/>
    <w:rsid w:val="00CE7505"/>
    <w:rsid w:val="00CF1CC5"/>
    <w:rsid w:val="00CF2F0D"/>
    <w:rsid w:val="00CF7513"/>
    <w:rsid w:val="00D01A8B"/>
    <w:rsid w:val="00D020B1"/>
    <w:rsid w:val="00D03525"/>
    <w:rsid w:val="00D0426A"/>
    <w:rsid w:val="00D10651"/>
    <w:rsid w:val="00D11329"/>
    <w:rsid w:val="00D1332E"/>
    <w:rsid w:val="00D13628"/>
    <w:rsid w:val="00D22038"/>
    <w:rsid w:val="00D30A68"/>
    <w:rsid w:val="00D32489"/>
    <w:rsid w:val="00D3382C"/>
    <w:rsid w:val="00D34CE0"/>
    <w:rsid w:val="00D36CC9"/>
    <w:rsid w:val="00D404EF"/>
    <w:rsid w:val="00D40CB1"/>
    <w:rsid w:val="00D41ABE"/>
    <w:rsid w:val="00D4541D"/>
    <w:rsid w:val="00D45717"/>
    <w:rsid w:val="00D4624A"/>
    <w:rsid w:val="00D47D82"/>
    <w:rsid w:val="00D50742"/>
    <w:rsid w:val="00D5303D"/>
    <w:rsid w:val="00D55C48"/>
    <w:rsid w:val="00D55E27"/>
    <w:rsid w:val="00D65F19"/>
    <w:rsid w:val="00D706DE"/>
    <w:rsid w:val="00D738D6"/>
    <w:rsid w:val="00D80795"/>
    <w:rsid w:val="00D81CBE"/>
    <w:rsid w:val="00D86C3E"/>
    <w:rsid w:val="00D87E00"/>
    <w:rsid w:val="00D908B4"/>
    <w:rsid w:val="00D9134D"/>
    <w:rsid w:val="00D92763"/>
    <w:rsid w:val="00D93C67"/>
    <w:rsid w:val="00D97CD9"/>
    <w:rsid w:val="00DA37D3"/>
    <w:rsid w:val="00DA58E4"/>
    <w:rsid w:val="00DA7A03"/>
    <w:rsid w:val="00DA7C70"/>
    <w:rsid w:val="00DB1344"/>
    <w:rsid w:val="00DB1386"/>
    <w:rsid w:val="00DB1818"/>
    <w:rsid w:val="00DB3619"/>
    <w:rsid w:val="00DC0172"/>
    <w:rsid w:val="00DC309B"/>
    <w:rsid w:val="00DC4DA2"/>
    <w:rsid w:val="00DC4F4F"/>
    <w:rsid w:val="00DC73F2"/>
    <w:rsid w:val="00DD148A"/>
    <w:rsid w:val="00DD3CBC"/>
    <w:rsid w:val="00DD5060"/>
    <w:rsid w:val="00DE0F33"/>
    <w:rsid w:val="00DE1406"/>
    <w:rsid w:val="00DE2BEF"/>
    <w:rsid w:val="00DF335A"/>
    <w:rsid w:val="00DF5393"/>
    <w:rsid w:val="00E0076B"/>
    <w:rsid w:val="00E073E6"/>
    <w:rsid w:val="00E07838"/>
    <w:rsid w:val="00E0798D"/>
    <w:rsid w:val="00E07BA9"/>
    <w:rsid w:val="00E12052"/>
    <w:rsid w:val="00E171E4"/>
    <w:rsid w:val="00E205BD"/>
    <w:rsid w:val="00E228CE"/>
    <w:rsid w:val="00E261F1"/>
    <w:rsid w:val="00E26C19"/>
    <w:rsid w:val="00E340BC"/>
    <w:rsid w:val="00E34B3D"/>
    <w:rsid w:val="00E34D74"/>
    <w:rsid w:val="00E356A5"/>
    <w:rsid w:val="00E42CC5"/>
    <w:rsid w:val="00E44A43"/>
    <w:rsid w:val="00E50B87"/>
    <w:rsid w:val="00E51F8B"/>
    <w:rsid w:val="00E53F49"/>
    <w:rsid w:val="00E62835"/>
    <w:rsid w:val="00E62D69"/>
    <w:rsid w:val="00E636B7"/>
    <w:rsid w:val="00E63A50"/>
    <w:rsid w:val="00E657AC"/>
    <w:rsid w:val="00E67540"/>
    <w:rsid w:val="00E73623"/>
    <w:rsid w:val="00E758D3"/>
    <w:rsid w:val="00E77645"/>
    <w:rsid w:val="00E81CF9"/>
    <w:rsid w:val="00E8216E"/>
    <w:rsid w:val="00E83F00"/>
    <w:rsid w:val="00E852FF"/>
    <w:rsid w:val="00E90ABE"/>
    <w:rsid w:val="00E96DF6"/>
    <w:rsid w:val="00E97B68"/>
    <w:rsid w:val="00EA1823"/>
    <w:rsid w:val="00EA1D56"/>
    <w:rsid w:val="00EA22F8"/>
    <w:rsid w:val="00EA5767"/>
    <w:rsid w:val="00EA63E2"/>
    <w:rsid w:val="00EA7B2C"/>
    <w:rsid w:val="00EB1DC1"/>
    <w:rsid w:val="00EC01C7"/>
    <w:rsid w:val="00EC4A25"/>
    <w:rsid w:val="00EC4B85"/>
    <w:rsid w:val="00EC4BC7"/>
    <w:rsid w:val="00EC58C3"/>
    <w:rsid w:val="00EC62A0"/>
    <w:rsid w:val="00ED096C"/>
    <w:rsid w:val="00ED12BA"/>
    <w:rsid w:val="00ED1691"/>
    <w:rsid w:val="00ED1E3C"/>
    <w:rsid w:val="00ED5356"/>
    <w:rsid w:val="00ED7709"/>
    <w:rsid w:val="00EE0A1E"/>
    <w:rsid w:val="00EE0EE2"/>
    <w:rsid w:val="00EE1E99"/>
    <w:rsid w:val="00EE2C8B"/>
    <w:rsid w:val="00EE59E3"/>
    <w:rsid w:val="00EE66A7"/>
    <w:rsid w:val="00F025A2"/>
    <w:rsid w:val="00F05D34"/>
    <w:rsid w:val="00F12972"/>
    <w:rsid w:val="00F2026E"/>
    <w:rsid w:val="00F2210A"/>
    <w:rsid w:val="00F22334"/>
    <w:rsid w:val="00F2336F"/>
    <w:rsid w:val="00F32F52"/>
    <w:rsid w:val="00F37743"/>
    <w:rsid w:val="00F416BE"/>
    <w:rsid w:val="00F431E9"/>
    <w:rsid w:val="00F4416B"/>
    <w:rsid w:val="00F54187"/>
    <w:rsid w:val="00F54A3D"/>
    <w:rsid w:val="00F6138F"/>
    <w:rsid w:val="00F625C2"/>
    <w:rsid w:val="00F62F8E"/>
    <w:rsid w:val="00F63110"/>
    <w:rsid w:val="00F653B8"/>
    <w:rsid w:val="00F65AE0"/>
    <w:rsid w:val="00F7096F"/>
    <w:rsid w:val="00F70B39"/>
    <w:rsid w:val="00F70BCA"/>
    <w:rsid w:val="00F7295D"/>
    <w:rsid w:val="00F7527C"/>
    <w:rsid w:val="00F7546B"/>
    <w:rsid w:val="00F76F8F"/>
    <w:rsid w:val="00F77C69"/>
    <w:rsid w:val="00F801EE"/>
    <w:rsid w:val="00F979D7"/>
    <w:rsid w:val="00FA1266"/>
    <w:rsid w:val="00FA145A"/>
    <w:rsid w:val="00FB2200"/>
    <w:rsid w:val="00FB259E"/>
    <w:rsid w:val="00FB27EC"/>
    <w:rsid w:val="00FB2BEA"/>
    <w:rsid w:val="00FB3DF0"/>
    <w:rsid w:val="00FB562A"/>
    <w:rsid w:val="00FC09BF"/>
    <w:rsid w:val="00FC1192"/>
    <w:rsid w:val="00FC234D"/>
    <w:rsid w:val="00FC32EB"/>
    <w:rsid w:val="00FC43CB"/>
    <w:rsid w:val="00FC53BF"/>
    <w:rsid w:val="00FC6713"/>
    <w:rsid w:val="00FC7ADB"/>
    <w:rsid w:val="00FD07A4"/>
    <w:rsid w:val="00FD1E52"/>
    <w:rsid w:val="00FD39EE"/>
    <w:rsid w:val="00FD48FB"/>
    <w:rsid w:val="00FD5D68"/>
    <w:rsid w:val="00FD67D8"/>
    <w:rsid w:val="00FE1B71"/>
    <w:rsid w:val="00FE5E28"/>
    <w:rsid w:val="00FF0721"/>
    <w:rsid w:val="00FF4BAA"/>
    <w:rsid w:val="00FF7BCD"/>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EA357CB-E314-4E4B-88CF-F598EE175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TotalTime>
  <Pages>5</Pages>
  <Words>2676</Words>
  <Characters>15255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54</cp:revision>
  <dcterms:created xsi:type="dcterms:W3CDTF">2025-02-04T21:02:00Z</dcterms:created>
  <dcterms:modified xsi:type="dcterms:W3CDTF">2025-03-27T23:01:00Z</dcterms:modified>
</cp:coreProperties>
</file>